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B32" w:rsidRDefault="00C5691E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博士学位论文预答辩意见书</w:t>
      </w:r>
    </w:p>
    <w:p w:rsidR="00C5691E" w:rsidRDefault="00C5691E">
      <w:pPr>
        <w:jc w:val="center"/>
        <w:rPr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570"/>
        <w:gridCol w:w="690"/>
        <w:gridCol w:w="1536"/>
      </w:tblGrid>
      <w:tr w:rsidR="00E76B32">
        <w:trPr>
          <w:trHeight w:val="452"/>
        </w:trPr>
        <w:tc>
          <w:tcPr>
            <w:tcW w:w="71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378" w:type="dxa"/>
            <w:gridSpan w:val="2"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2"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</w:tcPr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126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入学年月</w:t>
            </w:r>
          </w:p>
        </w:tc>
        <w:tc>
          <w:tcPr>
            <w:tcW w:w="1536" w:type="dxa"/>
          </w:tcPr>
          <w:p w:rsidR="00E76B32" w:rsidRDefault="00E76B32">
            <w:pPr>
              <w:rPr>
                <w:sz w:val="24"/>
              </w:rPr>
            </w:pPr>
          </w:p>
        </w:tc>
      </w:tr>
      <w:tr w:rsidR="00E76B32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专业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520" w:type="dxa"/>
            <w:gridSpan w:val="4"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4236" w:type="dxa"/>
            <w:gridSpan w:val="4"/>
          </w:tcPr>
          <w:p w:rsidR="00E76B32" w:rsidRDefault="00E76B32">
            <w:pPr>
              <w:rPr>
                <w:sz w:val="24"/>
              </w:rPr>
            </w:pPr>
          </w:p>
        </w:tc>
      </w:tr>
      <w:tr w:rsidR="00E76B32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7476" w:type="dxa"/>
            <w:gridSpan w:val="9"/>
          </w:tcPr>
          <w:p w:rsidR="00E76B32" w:rsidRDefault="00E76B32">
            <w:pPr>
              <w:rPr>
                <w:sz w:val="24"/>
              </w:rPr>
            </w:pPr>
          </w:p>
        </w:tc>
      </w:tr>
      <w:tr w:rsidR="00E76B32">
        <w:trPr>
          <w:cantSplit/>
        </w:trPr>
        <w:tc>
          <w:tcPr>
            <w:tcW w:w="9564" w:type="dxa"/>
            <w:gridSpan w:val="13"/>
          </w:tcPr>
          <w:p w:rsidR="00E76B32" w:rsidRDefault="00C5691E">
            <w:r>
              <w:rPr>
                <w:rFonts w:hint="eastAsia"/>
              </w:rPr>
              <w:t>预答辩要求：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作者应提交学位论文初稿、在校期间发表的与学位论文相关的学术论文、论著及获奖情况清单；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作者详细介绍学位论文的全部内容；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指导教师详细介绍作者的研究情况；</w:t>
            </w:r>
          </w:p>
          <w:p w:rsidR="00E76B32" w:rsidRDefault="00C5691E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:rsidR="00E76B32">
        <w:trPr>
          <w:cantSplit/>
        </w:trPr>
        <w:tc>
          <w:tcPr>
            <w:tcW w:w="9564" w:type="dxa"/>
            <w:gridSpan w:val="13"/>
          </w:tcPr>
          <w:p w:rsidR="00E76B32" w:rsidRDefault="00E76B32">
            <w:pPr>
              <w:rPr>
                <w:sz w:val="10"/>
              </w:rPr>
            </w:pPr>
          </w:p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预答辩意见（</w:t>
            </w:r>
            <w:r w:rsidR="005D1BCF">
              <w:rPr>
                <w:rFonts w:hint="eastAsia"/>
                <w:sz w:val="24"/>
              </w:rPr>
              <w:t>2</w:t>
            </w:r>
            <w:r w:rsidR="005D1BCF">
              <w:rPr>
                <w:sz w:val="24"/>
              </w:rPr>
              <w:t>00</w:t>
            </w:r>
            <w:r w:rsidR="005D1BCF">
              <w:rPr>
                <w:rFonts w:hint="eastAsia"/>
                <w:sz w:val="24"/>
              </w:rPr>
              <w:t>字</w:t>
            </w:r>
            <w:r w:rsidR="005D1BCF">
              <w:rPr>
                <w:sz w:val="24"/>
              </w:rPr>
              <w:t>以上</w:t>
            </w:r>
            <w:r>
              <w:rPr>
                <w:rFonts w:hint="eastAsia"/>
                <w:sz w:val="24"/>
              </w:rPr>
              <w:t>）：</w:t>
            </w: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E76B32">
            <w:pPr>
              <w:rPr>
                <w:sz w:val="24"/>
              </w:rPr>
            </w:pPr>
          </w:p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C5691E" w:rsidRDefault="00C5691E" w:rsidP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>预答辩小组负责人（签名）：</w:t>
            </w:r>
          </w:p>
          <w:p w:rsidR="00E76B32" w:rsidRDefault="00C5691E" w:rsidP="00C5691E">
            <w:pPr>
              <w:ind w:firstLineChars="1550" w:firstLine="3720"/>
              <w:rPr>
                <w:sz w:val="24"/>
              </w:rPr>
            </w:pPr>
            <w:r>
              <w:rPr>
                <w:rFonts w:hint="eastAsia"/>
                <w:sz w:val="24"/>
              </w:rPr>
              <w:t>学院公章</w:t>
            </w:r>
          </w:p>
          <w:p w:rsidR="00E76B32" w:rsidRDefault="00E76B32">
            <w:pPr>
              <w:ind w:firstLineChars="1400" w:firstLine="3360"/>
              <w:rPr>
                <w:sz w:val="24"/>
              </w:rPr>
            </w:pPr>
          </w:p>
          <w:p w:rsidR="00E76B32" w:rsidRDefault="00C5691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76B32" w:rsidTr="00B1427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:rsidR="00E76B32" w:rsidRDefault="00C5691E">
            <w:pPr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合格</w:t>
            </w:r>
          </w:p>
        </w:tc>
        <w:tc>
          <w:tcPr>
            <w:tcW w:w="2758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基本合格</w:t>
            </w:r>
          </w:p>
        </w:tc>
        <w:tc>
          <w:tcPr>
            <w:tcW w:w="2226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不合格</w:t>
            </w:r>
          </w:p>
        </w:tc>
      </w:tr>
      <w:tr w:rsidR="00E76B32" w:rsidTr="00B14278">
        <w:trPr>
          <w:cantSplit/>
          <w:trHeight w:val="547"/>
        </w:trPr>
        <w:tc>
          <w:tcPr>
            <w:tcW w:w="2088" w:type="dxa"/>
            <w:gridSpan w:val="4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:rsidR="00E76B32" w:rsidRDefault="00E76B32">
            <w:pPr>
              <w:jc w:val="center"/>
              <w:rPr>
                <w:sz w:val="24"/>
              </w:rPr>
            </w:pPr>
          </w:p>
        </w:tc>
        <w:tc>
          <w:tcPr>
            <w:tcW w:w="2758" w:type="dxa"/>
            <w:gridSpan w:val="3"/>
            <w:vAlign w:val="center"/>
          </w:tcPr>
          <w:p w:rsidR="00E76B32" w:rsidRDefault="00E76B32">
            <w:pPr>
              <w:jc w:val="center"/>
              <w:rPr>
                <w:sz w:val="24"/>
              </w:rPr>
            </w:pPr>
          </w:p>
        </w:tc>
        <w:tc>
          <w:tcPr>
            <w:tcW w:w="2226" w:type="dxa"/>
            <w:gridSpan w:val="2"/>
            <w:vAlign w:val="center"/>
          </w:tcPr>
          <w:p w:rsidR="00E76B32" w:rsidRDefault="00E76B32">
            <w:pPr>
              <w:jc w:val="center"/>
              <w:rPr>
                <w:sz w:val="24"/>
              </w:rPr>
            </w:pPr>
          </w:p>
        </w:tc>
      </w:tr>
      <w:tr w:rsidR="00E76B32" w:rsidTr="00B14278">
        <w:trPr>
          <w:cantSplit/>
          <w:trHeight w:val="417"/>
        </w:trPr>
        <w:tc>
          <w:tcPr>
            <w:tcW w:w="648" w:type="dxa"/>
            <w:vMerge w:val="restart"/>
          </w:tcPr>
          <w:p w:rsidR="00E76B32" w:rsidRDefault="00E76B32">
            <w:pPr>
              <w:jc w:val="center"/>
              <w:rPr>
                <w:sz w:val="24"/>
              </w:rPr>
            </w:pPr>
          </w:p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学科（专业）</w:t>
            </w:r>
          </w:p>
        </w:tc>
        <w:tc>
          <w:tcPr>
            <w:tcW w:w="2010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226" w:type="dxa"/>
            <w:gridSpan w:val="2"/>
            <w:vAlign w:val="center"/>
          </w:tcPr>
          <w:p w:rsidR="00E76B32" w:rsidRDefault="00C569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</w:tr>
      <w:tr w:rsidR="00E76B32" w:rsidTr="00B14278">
        <w:trPr>
          <w:cantSplit/>
          <w:trHeight w:val="450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56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63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55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  <w:tr w:rsidR="00E76B32" w:rsidTr="00B14278">
        <w:trPr>
          <w:cantSplit/>
          <w:trHeight w:val="461"/>
        </w:trPr>
        <w:tc>
          <w:tcPr>
            <w:tcW w:w="648" w:type="dxa"/>
            <w:vMerge/>
          </w:tcPr>
          <w:p w:rsidR="00E76B32" w:rsidRDefault="00E76B32">
            <w:pPr>
              <w:rPr>
                <w:sz w:val="24"/>
              </w:rPr>
            </w:pPr>
          </w:p>
        </w:tc>
        <w:tc>
          <w:tcPr>
            <w:tcW w:w="144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1800" w:type="dxa"/>
            <w:gridSpan w:val="3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010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  <w:tc>
          <w:tcPr>
            <w:tcW w:w="2226" w:type="dxa"/>
            <w:gridSpan w:val="2"/>
          </w:tcPr>
          <w:p w:rsidR="00E76B32" w:rsidRDefault="00E76B32">
            <w:pPr>
              <w:ind w:firstLineChars="100" w:firstLine="240"/>
              <w:rPr>
                <w:sz w:val="24"/>
              </w:rPr>
            </w:pPr>
          </w:p>
        </w:tc>
      </w:tr>
    </w:tbl>
    <w:p w:rsidR="00E76B32" w:rsidRDefault="00E76B32">
      <w:pPr>
        <w:rPr>
          <w:b/>
          <w:bCs/>
          <w:sz w:val="10"/>
        </w:rPr>
      </w:pPr>
    </w:p>
    <w:p w:rsidR="00DE7902" w:rsidRDefault="00C5691E" w:rsidP="005D1BCF">
      <w:pPr>
        <w:ind w:left="422" w:hangingChars="200" w:hanging="422"/>
      </w:pPr>
      <w:r>
        <w:rPr>
          <w:rFonts w:hint="eastAsia"/>
          <w:b/>
          <w:bCs/>
        </w:rPr>
        <w:t>注：</w:t>
      </w:r>
      <w:r>
        <w:rPr>
          <w:rFonts w:hint="eastAsia"/>
        </w:rPr>
        <w:t>预答辩小组聘请</w:t>
      </w:r>
      <w:r>
        <w:rPr>
          <w:rFonts w:hint="eastAsia"/>
        </w:rPr>
        <w:t>5</w:t>
      </w:r>
      <w:r>
        <w:rPr>
          <w:rFonts w:hint="eastAsia"/>
        </w:rPr>
        <w:t>位教授</w:t>
      </w:r>
      <w:r w:rsidR="00AB4519">
        <w:rPr>
          <w:rFonts w:hint="eastAsia"/>
        </w:rPr>
        <w:t>或</w:t>
      </w:r>
      <w:r w:rsidR="00AB4519">
        <w:t>博导</w:t>
      </w:r>
      <w:r>
        <w:rPr>
          <w:rFonts w:hint="eastAsia"/>
        </w:rPr>
        <w:t>级专家，其中</w:t>
      </w:r>
      <w:r w:rsidR="005D1BCF">
        <w:rPr>
          <w:rFonts w:hint="eastAsia"/>
        </w:rPr>
        <w:t>应</w:t>
      </w:r>
      <w:r w:rsidR="005D1BCF">
        <w:t>包含</w:t>
      </w:r>
      <w:r w:rsidR="005D1BCF">
        <w:t>1</w:t>
      </w:r>
      <w:r w:rsidR="005D1BCF">
        <w:rPr>
          <w:rFonts w:hint="eastAsia"/>
        </w:rPr>
        <w:t>位学院</w:t>
      </w:r>
      <w:r w:rsidR="005D1BCF">
        <w:t>学位委员会成员。</w:t>
      </w:r>
      <w:r>
        <w:rPr>
          <w:rFonts w:hint="eastAsia"/>
        </w:rPr>
        <w:t>预答辩小组成员的第一位为预答辩负责人，指导教师不作为预答辩小组成员。</w:t>
      </w:r>
    </w:p>
    <w:p w:rsidR="00DE7902" w:rsidRDefault="00DE7902">
      <w:pPr>
        <w:widowControl/>
        <w:jc w:val="left"/>
      </w:pPr>
      <w:r>
        <w:br w:type="page"/>
      </w:r>
    </w:p>
    <w:p w:rsidR="005D1BCF" w:rsidRDefault="005D1BCF" w:rsidP="005D1BCF">
      <w:pPr>
        <w:ind w:left="420" w:hangingChars="200" w:hanging="420"/>
      </w:pPr>
    </w:p>
    <w:p w:rsidR="005D1BCF" w:rsidRDefault="005D1BCF" w:rsidP="005D1BC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北京交通大学博士学位论文预答辩意见的修改说明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1560"/>
        <w:gridCol w:w="708"/>
        <w:gridCol w:w="1701"/>
        <w:gridCol w:w="1276"/>
        <w:gridCol w:w="3119"/>
      </w:tblGrid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560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D1BCF" w:rsidRDefault="005D1BCF" w:rsidP="0095179C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701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所在学院</w:t>
            </w:r>
          </w:p>
        </w:tc>
        <w:tc>
          <w:tcPr>
            <w:tcW w:w="3119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导师姓名</w:t>
            </w:r>
          </w:p>
        </w:tc>
        <w:tc>
          <w:tcPr>
            <w:tcW w:w="1560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</w:p>
        </w:tc>
        <w:tc>
          <w:tcPr>
            <w:tcW w:w="6096" w:type="dxa"/>
            <w:gridSpan w:val="3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95179C">
        <w:trPr>
          <w:trHeight w:val="454"/>
          <w:jc w:val="center"/>
        </w:trPr>
        <w:tc>
          <w:tcPr>
            <w:tcW w:w="1242" w:type="dxa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论文题目</w:t>
            </w:r>
          </w:p>
        </w:tc>
        <w:tc>
          <w:tcPr>
            <w:tcW w:w="8364" w:type="dxa"/>
            <w:gridSpan w:val="5"/>
            <w:vAlign w:val="center"/>
          </w:tcPr>
          <w:p w:rsidR="005D1BCF" w:rsidRDefault="005D1BCF" w:rsidP="0095179C">
            <w:pPr>
              <w:jc w:val="center"/>
              <w:rPr>
                <w:szCs w:val="21"/>
              </w:rPr>
            </w:pPr>
          </w:p>
        </w:tc>
      </w:tr>
      <w:tr w:rsidR="005D1BCF" w:rsidTr="005D1BCF">
        <w:trPr>
          <w:trHeight w:val="7327"/>
          <w:jc w:val="center"/>
        </w:trPr>
        <w:tc>
          <w:tcPr>
            <w:tcW w:w="9606" w:type="dxa"/>
            <w:gridSpan w:val="6"/>
          </w:tcPr>
          <w:p w:rsidR="005D1BCF" w:rsidRDefault="005D1BCF" w:rsidP="0095179C">
            <w:pPr>
              <w:widowControl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博士生对论文修改情况的简要说明（可加附页）：</w:t>
            </w: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</w:p>
          <w:p w:rsidR="005D1BCF" w:rsidRDefault="005D1BCF" w:rsidP="0095179C">
            <w:pPr>
              <w:widowControl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</w:t>
            </w:r>
            <w:r>
              <w:rPr>
                <w:rFonts w:hint="eastAsia"/>
                <w:szCs w:val="21"/>
              </w:rPr>
              <w:t>研究生签字：</w:t>
            </w:r>
          </w:p>
          <w:p w:rsidR="005D1BCF" w:rsidRDefault="005D1BCF" w:rsidP="009517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D1BCF" w:rsidTr="005D1BCF">
        <w:trPr>
          <w:trHeight w:val="1567"/>
          <w:jc w:val="center"/>
        </w:trPr>
        <w:tc>
          <w:tcPr>
            <w:tcW w:w="9606" w:type="dxa"/>
            <w:gridSpan w:val="6"/>
            <w:vAlign w:val="center"/>
          </w:tcPr>
          <w:p w:rsidR="005D1BCF" w:rsidRDefault="005D1BCF" w:rsidP="0095179C">
            <w:pPr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导师意见：</w:t>
            </w: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</w:p>
          <w:p w:rsidR="005D1BCF" w:rsidRDefault="005D1BCF" w:rsidP="005D1BCF">
            <w:pPr>
              <w:tabs>
                <w:tab w:val="left" w:pos="5037"/>
              </w:tabs>
              <w:rPr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</w:t>
            </w:r>
            <w:r>
              <w:rPr>
                <w:rFonts w:hint="eastAsia"/>
                <w:szCs w:val="21"/>
              </w:rPr>
              <w:t>导师签字：</w:t>
            </w:r>
          </w:p>
          <w:p w:rsidR="005D1BCF" w:rsidRDefault="005D1BCF" w:rsidP="0095179C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 xml:space="preserve">                   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5D1BCF" w:rsidTr="005D1BCF">
        <w:trPr>
          <w:trHeight w:val="2256"/>
          <w:jc w:val="center"/>
        </w:trPr>
        <w:tc>
          <w:tcPr>
            <w:tcW w:w="9606" w:type="dxa"/>
            <w:gridSpan w:val="6"/>
            <w:shd w:val="clear" w:color="auto" w:fill="auto"/>
            <w:vAlign w:val="center"/>
          </w:tcPr>
          <w:p w:rsidR="005D1BCF" w:rsidRDefault="005D1BCF" w:rsidP="0095179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学院意见（参与</w:t>
            </w:r>
            <w:r>
              <w:rPr>
                <w:b/>
                <w:bCs/>
                <w:szCs w:val="21"/>
              </w:rPr>
              <w:t>预答辩的</w:t>
            </w:r>
            <w:r>
              <w:rPr>
                <w:rFonts w:hint="eastAsia"/>
                <w:b/>
                <w:bCs/>
                <w:szCs w:val="21"/>
              </w:rPr>
              <w:t>学院学位委员会委员签署）：</w:t>
            </w: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b/>
                <w:bCs/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szCs w:val="21"/>
              </w:rPr>
            </w:pP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</w:p>
          <w:p w:rsidR="005D1BCF" w:rsidRDefault="005D1BCF" w:rsidP="0095179C">
            <w:pPr>
              <w:tabs>
                <w:tab w:val="left" w:pos="5037"/>
              </w:tabs>
              <w:ind w:firstLineChars="900" w:firstLine="189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</w:t>
            </w:r>
            <w:r>
              <w:rPr>
                <w:rFonts w:hint="eastAsia"/>
                <w:szCs w:val="21"/>
              </w:rPr>
              <w:t>签字：</w:t>
            </w:r>
          </w:p>
          <w:p w:rsidR="005D1BCF" w:rsidRDefault="005D1BCF" w:rsidP="0095179C">
            <w:pPr>
              <w:tabs>
                <w:tab w:val="left" w:pos="5037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       </w:t>
            </w:r>
          </w:p>
          <w:p w:rsidR="005D1BCF" w:rsidRDefault="005D1BCF" w:rsidP="005D1BCF">
            <w:pPr>
              <w:tabs>
                <w:tab w:val="left" w:pos="5037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DE7902" w:rsidRPr="00501EE9" w:rsidRDefault="005D1BCF" w:rsidP="00501EE9">
      <w:pPr>
        <w:rPr>
          <w:rFonts w:hint="eastAsia"/>
        </w:rPr>
      </w:pPr>
      <w:r>
        <w:rPr>
          <w:rFonts w:hint="eastAsia"/>
          <w:szCs w:val="21"/>
        </w:rPr>
        <w:t>注</w:t>
      </w:r>
      <w:r>
        <w:rPr>
          <w:szCs w:val="21"/>
        </w:rPr>
        <w:t>：</w:t>
      </w:r>
      <w:r w:rsidR="00501EE9" w:rsidRPr="00501EE9">
        <w:rPr>
          <w:rFonts w:hint="eastAsia"/>
          <w:b/>
          <w:bCs/>
          <w:szCs w:val="21"/>
        </w:rPr>
        <w:t xml:space="preserve"> </w:t>
      </w:r>
      <w:r w:rsidR="00501EE9">
        <w:rPr>
          <w:rFonts w:hint="eastAsia"/>
          <w:b/>
          <w:bCs/>
          <w:szCs w:val="21"/>
        </w:rPr>
        <w:t>本表一式两份，</w:t>
      </w:r>
      <w:r w:rsidR="00501EE9">
        <w:rPr>
          <w:rFonts w:hint="eastAsia"/>
          <w:szCs w:val="21"/>
        </w:rPr>
        <w:t>一份原件交到学位办，另一份原件及其复印件分别与评审书原件及复印件装订在一起，作为答辩材料清单中的论文</w:t>
      </w:r>
      <w:r w:rsidR="00501EE9">
        <w:rPr>
          <w:rFonts w:hint="eastAsia"/>
          <w:szCs w:val="21"/>
        </w:rPr>
        <w:t>修改说明</w:t>
      </w:r>
      <w:bookmarkStart w:id="0" w:name="_GoBack"/>
      <w:bookmarkEnd w:id="0"/>
      <w:r w:rsidR="00501EE9">
        <w:rPr>
          <w:rFonts w:hint="eastAsia"/>
          <w:szCs w:val="21"/>
        </w:rPr>
        <w:t>归档。</w:t>
      </w:r>
    </w:p>
    <w:p w:rsidR="00DE7902" w:rsidRDefault="00DE7902">
      <w:pPr>
        <w:widowControl/>
        <w:jc w:val="left"/>
        <w:rPr>
          <w:szCs w:val="21"/>
        </w:rPr>
      </w:pPr>
      <w:r>
        <w:rPr>
          <w:szCs w:val="21"/>
        </w:rPr>
        <w:br w:type="page"/>
      </w:r>
    </w:p>
    <w:p w:rsidR="005D1BCF" w:rsidRPr="005D1BCF" w:rsidRDefault="00DE7902" w:rsidP="00E76B32">
      <w:pPr>
        <w:ind w:left="420" w:hangingChars="200" w:hanging="420"/>
      </w:pPr>
      <w:r>
        <w:rPr>
          <w:rFonts w:hint="eastAsia"/>
          <w:noProof/>
        </w:rPr>
        <w:lastRenderedPageBreak/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-324485</wp:posOffset>
                </wp:positionV>
                <wp:extent cx="6840855" cy="10382250"/>
                <wp:effectExtent l="0" t="0" r="17145" b="19050"/>
                <wp:wrapSquare wrapText="bothSides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0855" cy="10382250"/>
                          <a:chOff x="0" y="-349135"/>
                          <a:chExt cx="7198995" cy="10506710"/>
                        </a:xfrm>
                      </wpg:grpSpPr>
                      <wps:wsp>
                        <wps:cNvPr id="21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349135"/>
                            <a:ext cx="7198995" cy="2136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B3DCC" w:rsidRPr="00B3684D" w:rsidRDefault="00DB3DCC" w:rsidP="00DB3DCC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DB3DCC" w:rsidRPr="00B3684D" w:rsidRDefault="00DB3DCC" w:rsidP="00DB3DCC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="009C55F6"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</w:t>
                              </w:r>
                              <w:r w:rsidR="00B3684D"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="00B3684D"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年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 w:rsid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9C55F6" w:rsidRPr="00B3684D" w:rsidRDefault="00DB3DCC" w:rsidP="00DB3DCC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="009C55F6"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DB3DCC" w:rsidRDefault="009C55F6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4657B8" w:rsidRPr="00B3684D" w:rsidRDefault="004657B8" w:rsidP="004657B8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  <w:p w:rsidR="004657B8" w:rsidRPr="004657B8" w:rsidRDefault="004657B8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</w:p>
                            <w:p w:rsidR="009C55F6" w:rsidRPr="00B3684D" w:rsidRDefault="009C55F6" w:rsidP="00DB3DCC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="00B3684D"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="00B3684D"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787236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73731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968538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063345"/>
                            <a:ext cx="7198995" cy="2094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3684D" w:rsidRPr="00B3684D" w:rsidRDefault="00B3684D" w:rsidP="00B3684D">
                              <w:pPr>
                                <w:jc w:val="center"/>
                                <w:rPr>
                                  <w:rFonts w:ascii="方正小标宋简体" w:eastAsia="方正小标宋简体"/>
                                  <w:sz w:val="32"/>
                                </w:rPr>
                              </w:pPr>
                              <w:r w:rsidRPr="00B3684D">
                                <w:rPr>
                                  <w:rFonts w:ascii="方正小标宋简体" w:eastAsia="方正小标宋简体" w:hint="eastAsia"/>
                                  <w:sz w:val="32"/>
                                </w:rPr>
                                <w:t>北京交通大学交通运输学院博士预答辩表决票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姓名：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  专业：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 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日期：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  年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 xml:space="preserve">月 </w:t>
                              </w:r>
                              <w:r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日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论文题目：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  <w:u w:val="single"/>
                                </w:rPr>
                                <w:t xml:space="preserve">         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  <w:u w:val="single"/>
                                </w:rPr>
                                <w:t xml:space="preserve">                                    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spacing w:beforeLines="50" w:before="156"/>
                                <w:jc w:val="left"/>
                                <w:rPr>
                                  <w:rFonts w:ascii="仿宋_GB2312" w:eastAsia="仿宋_GB2312"/>
                                  <w:b/>
                                  <w:sz w:val="28"/>
                                  <w:u w:val="single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是否</w:t>
                              </w:r>
                              <w:r w:rsidRPr="00B3684D">
                                <w:rPr>
                                  <w:rFonts w:ascii="仿宋_GB2312" w:eastAsia="仿宋_GB2312"/>
                                  <w:b/>
                                  <w:sz w:val="28"/>
                                </w:rPr>
                                <w:t>同意通过预答辩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</w:rPr>
                                <w:t>：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b/>
                                  <w:sz w:val="28"/>
                                  <w:u w:val="single"/>
                                </w:rPr>
                                <w:t xml:space="preserve">          </w:t>
                              </w:r>
                            </w:p>
                            <w:p w:rsidR="00B3684D" w:rsidRPr="00B3684D" w:rsidRDefault="00B3684D" w:rsidP="00B3684D">
                              <w:pPr>
                                <w:jc w:val="left"/>
                                <w:rPr>
                                  <w:rFonts w:ascii="仿宋_GB2312" w:eastAsia="仿宋_GB2312"/>
                                  <w:sz w:val="28"/>
                                </w:rPr>
                              </w:pP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注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：同意画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“○”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，不同意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画“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×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”,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 xml:space="preserve"> </w:t>
                              </w:r>
                              <w:r w:rsidRPr="00B3684D">
                                <w:rPr>
                                  <w:rFonts w:ascii="仿宋_GB2312" w:eastAsia="仿宋_GB2312" w:hint="eastAsia"/>
                                  <w:sz w:val="28"/>
                                </w:rPr>
                                <w:t>加盖公章</w:t>
                              </w:r>
                              <w:r w:rsidRPr="00B3684D">
                                <w:rPr>
                                  <w:rFonts w:ascii="仿宋_GB2312" w:eastAsia="仿宋_GB2312"/>
                                  <w:sz w:val="28"/>
                                </w:rPr>
                                <w:t>有效。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8" o:spid="_x0000_s1026" style="position:absolute;left:0;text-align:left;margin-left:-7.9pt;margin-top:-25.55pt;width:538.65pt;height:817.5pt;z-index:251697152;mso-width-relative:margin;mso-height-relative:margin" coordorigin=",-3491" coordsize="71989,1050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7" type="#_x0000_t202" style="position:absolute;top:-3491;width:71989;height:213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">
                  <v:textbox>
                    <w:txbxContent>
                      <w:p w:rsidR="00DB3DCC" w:rsidRPr="00B3684D" w:rsidRDefault="00DB3DCC" w:rsidP="00DB3DCC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DB3DCC" w:rsidRPr="00B3684D" w:rsidRDefault="00DB3DCC" w:rsidP="00DB3DCC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="009C55F6"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</w:t>
                        </w:r>
                        <w:r w:rsidR="00B3684D"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="00B3684D"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年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 w:rsid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9C55F6" w:rsidRPr="00B3684D" w:rsidRDefault="00DB3DCC" w:rsidP="00DB3DCC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="009C55F6"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DB3DCC" w:rsidRDefault="009C55F6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4657B8" w:rsidRPr="00B3684D" w:rsidRDefault="004657B8" w:rsidP="004657B8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  <w:p w:rsidR="004657B8" w:rsidRPr="004657B8" w:rsidRDefault="004657B8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</w:p>
                      <w:p w:rsidR="009C55F6" w:rsidRPr="00B3684D" w:rsidRDefault="009C55F6" w:rsidP="00DB3DCC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="00B3684D"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="00B3684D"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28" type="#_x0000_t202" style="position:absolute;top:17872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29" type="#_x0000_t202" style="position:absolute;top:38737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30" type="#_x0000_t202" style="position:absolute;top:59685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v:shape id="文本框 2" o:spid="_x0000_s1031" type="#_x0000_t202" style="position:absolute;top:80633;width:71989;height:209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:rsidR="00B3684D" w:rsidRPr="00B3684D" w:rsidRDefault="00B3684D" w:rsidP="00B3684D">
                        <w:pPr>
                          <w:jc w:val="center"/>
                          <w:rPr>
                            <w:rFonts w:ascii="方正小标宋简体" w:eastAsia="方正小标宋简体"/>
                            <w:sz w:val="32"/>
                          </w:rPr>
                        </w:pPr>
                        <w:r w:rsidRPr="00B3684D">
                          <w:rPr>
                            <w:rFonts w:ascii="方正小标宋简体" w:eastAsia="方正小标宋简体" w:hint="eastAsia"/>
                            <w:sz w:val="32"/>
                          </w:rPr>
                          <w:t>北京交通大学交通运输学院博士预答辩表决票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姓名：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  专业：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</w:t>
                        </w:r>
                        <w:r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 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日期：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  年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 xml:space="preserve">月 </w:t>
                        </w:r>
                        <w:r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日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论文题目：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  <w:u w:val="single"/>
                          </w:rPr>
                          <w:t xml:space="preserve">         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  <w:u w:val="single"/>
                          </w:rPr>
                          <w:t xml:space="preserve">                                              </w:t>
                        </w:r>
                      </w:p>
                      <w:p w:rsidR="00B3684D" w:rsidRPr="00B3684D" w:rsidRDefault="00B3684D" w:rsidP="00B3684D">
                        <w:pPr>
                          <w:spacing w:beforeLines="50" w:before="156"/>
                          <w:jc w:val="left"/>
                          <w:rPr>
                            <w:rFonts w:ascii="仿宋_GB2312" w:eastAsia="仿宋_GB2312"/>
                            <w:b/>
                            <w:sz w:val="28"/>
                            <w:u w:val="single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是否</w:t>
                        </w:r>
                        <w:r w:rsidRPr="00B3684D">
                          <w:rPr>
                            <w:rFonts w:ascii="仿宋_GB2312" w:eastAsia="仿宋_GB2312"/>
                            <w:b/>
                            <w:sz w:val="28"/>
                          </w:rPr>
                          <w:t>同意通过预答辩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</w:rPr>
                          <w:t>：</w:t>
                        </w:r>
                        <w:r w:rsidRPr="00B3684D">
                          <w:rPr>
                            <w:rFonts w:ascii="仿宋_GB2312" w:eastAsia="仿宋_GB2312" w:hint="eastAsia"/>
                            <w:b/>
                            <w:sz w:val="28"/>
                            <w:u w:val="single"/>
                          </w:rPr>
                          <w:t xml:space="preserve">          </w:t>
                        </w:r>
                      </w:p>
                      <w:p w:rsidR="00B3684D" w:rsidRPr="00B3684D" w:rsidRDefault="00B3684D" w:rsidP="00B3684D">
                        <w:pPr>
                          <w:jc w:val="left"/>
                          <w:rPr>
                            <w:rFonts w:ascii="仿宋_GB2312" w:eastAsia="仿宋_GB2312"/>
                            <w:sz w:val="28"/>
                          </w:rPr>
                        </w:pP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注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：同意画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“○”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，不同意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画“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×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”,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 xml:space="preserve"> </w:t>
                        </w:r>
                        <w:r w:rsidRPr="00B3684D">
                          <w:rPr>
                            <w:rFonts w:ascii="仿宋_GB2312" w:eastAsia="仿宋_GB2312" w:hint="eastAsia"/>
                            <w:sz w:val="28"/>
                          </w:rPr>
                          <w:t>加盖公章</w:t>
                        </w:r>
                        <w:r w:rsidRPr="00B3684D">
                          <w:rPr>
                            <w:rFonts w:ascii="仿宋_GB2312" w:eastAsia="仿宋_GB2312"/>
                            <w:sz w:val="28"/>
                          </w:rPr>
                          <w:t>有效。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sectPr w:rsidR="005D1BCF" w:rsidRPr="005D1BCF" w:rsidSect="00DE7902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A50" w:rsidRDefault="00736A50" w:rsidP="00DE7902">
      <w:r>
        <w:separator/>
      </w:r>
    </w:p>
  </w:endnote>
  <w:endnote w:type="continuationSeparator" w:id="0">
    <w:p w:rsidR="00736A50" w:rsidRDefault="00736A50" w:rsidP="00DE7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A50" w:rsidRDefault="00736A50" w:rsidP="00DE7902">
      <w:r>
        <w:separator/>
      </w:r>
    </w:p>
  </w:footnote>
  <w:footnote w:type="continuationSeparator" w:id="0">
    <w:p w:rsidR="00736A50" w:rsidRDefault="00736A50" w:rsidP="00DE7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386CBF"/>
    <w:rsid w:val="00457DA0"/>
    <w:rsid w:val="004639A9"/>
    <w:rsid w:val="004657B8"/>
    <w:rsid w:val="004D67AF"/>
    <w:rsid w:val="00501EE9"/>
    <w:rsid w:val="005D1BCF"/>
    <w:rsid w:val="00682C8F"/>
    <w:rsid w:val="00736A50"/>
    <w:rsid w:val="009B70A6"/>
    <w:rsid w:val="009C55F6"/>
    <w:rsid w:val="009D1BED"/>
    <w:rsid w:val="00AA553B"/>
    <w:rsid w:val="00AB4519"/>
    <w:rsid w:val="00B14278"/>
    <w:rsid w:val="00B3684D"/>
    <w:rsid w:val="00C5691E"/>
    <w:rsid w:val="00C72361"/>
    <w:rsid w:val="00D26E14"/>
    <w:rsid w:val="00DB3DCC"/>
    <w:rsid w:val="00DE7902"/>
    <w:rsid w:val="00E6012D"/>
    <w:rsid w:val="00E76B32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3D4799"/>
  <w15:docId w15:val="{DB8B7A16-F884-411F-8FF0-536066AE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  <w:style w:type="table" w:styleId="a7">
    <w:name w:val="Table Grid"/>
    <w:basedOn w:val="a1"/>
    <w:rsid w:val="009C5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B3684D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B3684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3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132</TotalTime>
  <Pages>3</Pages>
  <Words>173</Words>
  <Characters>990</Characters>
  <Application>Microsoft Office Word</Application>
  <DocSecurity>0</DocSecurity>
  <Lines>8</Lines>
  <Paragraphs>2</Paragraphs>
  <ScaleCrop>false</ScaleCrop>
  <Company>Microsoft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lenovo</cp:lastModifiedBy>
  <cp:revision>13</cp:revision>
  <cp:lastPrinted>2024-04-02T08:10:00Z</cp:lastPrinted>
  <dcterms:created xsi:type="dcterms:W3CDTF">2018-06-29T01:29:00Z</dcterms:created>
  <dcterms:modified xsi:type="dcterms:W3CDTF">2025-07-07T09:32:00Z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