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B32" w:rsidRDefault="00C5691E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博士学位论文预答辩意见书</w:t>
      </w:r>
    </w:p>
    <w:p w:rsidR="00C5691E" w:rsidRDefault="00C5691E">
      <w:pPr>
        <w:jc w:val="center"/>
        <w:rPr>
          <w:b/>
          <w:bCs/>
          <w:sz w:val="32"/>
        </w:rPr>
      </w:pPr>
    </w:p>
    <w:tbl>
      <w:tblPr>
        <w:tblW w:w="9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62"/>
        <w:gridCol w:w="838"/>
        <w:gridCol w:w="540"/>
        <w:gridCol w:w="720"/>
        <w:gridCol w:w="720"/>
        <w:gridCol w:w="540"/>
        <w:gridCol w:w="512"/>
        <w:gridCol w:w="748"/>
        <w:gridCol w:w="1440"/>
        <w:gridCol w:w="570"/>
        <w:gridCol w:w="690"/>
        <w:gridCol w:w="1536"/>
      </w:tblGrid>
      <w:tr w:rsidR="00E76B32">
        <w:trPr>
          <w:trHeight w:val="452"/>
        </w:trPr>
        <w:tc>
          <w:tcPr>
            <w:tcW w:w="710" w:type="dxa"/>
            <w:gridSpan w:val="2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378" w:type="dxa"/>
            <w:gridSpan w:val="2"/>
          </w:tcPr>
          <w:p w:rsidR="00E76B32" w:rsidRDefault="00E76B32">
            <w:pPr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gridSpan w:val="2"/>
          </w:tcPr>
          <w:p w:rsidR="00E76B32" w:rsidRDefault="00E76B32">
            <w:pPr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1440" w:type="dxa"/>
          </w:tcPr>
          <w:p w:rsidR="00E76B32" w:rsidRDefault="00C5691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入学年月</w:t>
            </w:r>
          </w:p>
        </w:tc>
        <w:tc>
          <w:tcPr>
            <w:tcW w:w="1536" w:type="dxa"/>
          </w:tcPr>
          <w:p w:rsidR="00E76B32" w:rsidRDefault="00E76B32">
            <w:pPr>
              <w:rPr>
                <w:sz w:val="24"/>
              </w:rPr>
            </w:pPr>
          </w:p>
        </w:tc>
      </w:tr>
      <w:tr w:rsidR="00E76B32">
        <w:trPr>
          <w:cantSplit/>
          <w:trHeight w:val="472"/>
        </w:trPr>
        <w:tc>
          <w:tcPr>
            <w:tcW w:w="1548" w:type="dxa"/>
            <w:gridSpan w:val="3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专业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2520" w:type="dxa"/>
            <w:gridSpan w:val="4"/>
          </w:tcPr>
          <w:p w:rsidR="00E76B32" w:rsidRDefault="00E76B32">
            <w:pPr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4236" w:type="dxa"/>
            <w:gridSpan w:val="4"/>
          </w:tcPr>
          <w:p w:rsidR="00E76B32" w:rsidRDefault="00E76B32">
            <w:pPr>
              <w:rPr>
                <w:sz w:val="24"/>
              </w:rPr>
            </w:pPr>
          </w:p>
        </w:tc>
      </w:tr>
      <w:tr w:rsidR="00E76B32">
        <w:trPr>
          <w:cantSplit/>
          <w:trHeight w:val="449"/>
        </w:trPr>
        <w:tc>
          <w:tcPr>
            <w:tcW w:w="2088" w:type="dxa"/>
            <w:gridSpan w:val="4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学位论文题目</w:t>
            </w:r>
          </w:p>
        </w:tc>
        <w:tc>
          <w:tcPr>
            <w:tcW w:w="7476" w:type="dxa"/>
            <w:gridSpan w:val="9"/>
          </w:tcPr>
          <w:p w:rsidR="00E76B32" w:rsidRDefault="00E76B32">
            <w:pPr>
              <w:rPr>
                <w:sz w:val="24"/>
              </w:rPr>
            </w:pPr>
          </w:p>
        </w:tc>
      </w:tr>
      <w:tr w:rsidR="00E76B32">
        <w:trPr>
          <w:cantSplit/>
        </w:trPr>
        <w:tc>
          <w:tcPr>
            <w:tcW w:w="9564" w:type="dxa"/>
            <w:gridSpan w:val="13"/>
          </w:tcPr>
          <w:p w:rsidR="00E76B32" w:rsidRDefault="00C5691E">
            <w:r>
              <w:rPr>
                <w:rFonts w:hint="eastAsia"/>
              </w:rPr>
              <w:t>预答辩要求：</w:t>
            </w:r>
          </w:p>
          <w:p w:rsidR="00E76B32" w:rsidRDefault="00C5691E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作者应提交学位论文初稿、在校期间发表的与学位论文相关的学术论文、论著及获奖情况清单；</w:t>
            </w:r>
          </w:p>
          <w:p w:rsidR="00E76B32" w:rsidRDefault="00C5691E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作者详细介绍学位论文的全部内容；</w:t>
            </w:r>
          </w:p>
          <w:p w:rsidR="00E76B32" w:rsidRDefault="00C5691E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指导教师详细介绍作者的研究情况；</w:t>
            </w:r>
          </w:p>
          <w:p w:rsidR="00E76B32" w:rsidRDefault="00C5691E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预答辩小组对学位论文初稿提出建议和意见（对论文的创新性、学术水平、完成工作量、理论和实验研究的立论依据、研究成果、关键性结论等</w:t>
            </w:r>
            <w:proofErr w:type="gramStart"/>
            <w:r>
              <w:rPr>
                <w:rFonts w:hint="eastAsia"/>
              </w:rPr>
              <w:t>作出</w:t>
            </w:r>
            <w:proofErr w:type="gramEnd"/>
            <w:r>
              <w:rPr>
                <w:rFonts w:hint="eastAsia"/>
              </w:rPr>
              <w:t>评价）。</w:t>
            </w:r>
          </w:p>
        </w:tc>
      </w:tr>
      <w:tr w:rsidR="00E76B32">
        <w:trPr>
          <w:cantSplit/>
        </w:trPr>
        <w:tc>
          <w:tcPr>
            <w:tcW w:w="9564" w:type="dxa"/>
            <w:gridSpan w:val="13"/>
          </w:tcPr>
          <w:p w:rsidR="00E76B32" w:rsidRDefault="00E76B32">
            <w:pPr>
              <w:rPr>
                <w:sz w:val="10"/>
              </w:rPr>
            </w:pPr>
          </w:p>
          <w:p w:rsidR="00E76B32" w:rsidRDefault="00C5691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预答辩意见（</w:t>
            </w:r>
            <w:r w:rsidR="005D1BCF">
              <w:rPr>
                <w:rFonts w:hint="eastAsia"/>
                <w:sz w:val="24"/>
              </w:rPr>
              <w:t>2</w:t>
            </w:r>
            <w:r w:rsidR="005D1BCF">
              <w:rPr>
                <w:sz w:val="24"/>
              </w:rPr>
              <w:t>00</w:t>
            </w:r>
            <w:r w:rsidR="005D1BCF">
              <w:rPr>
                <w:rFonts w:hint="eastAsia"/>
                <w:sz w:val="24"/>
              </w:rPr>
              <w:t>字</w:t>
            </w:r>
            <w:r w:rsidR="005D1BCF">
              <w:rPr>
                <w:sz w:val="24"/>
              </w:rPr>
              <w:t>以上</w:t>
            </w:r>
            <w:r>
              <w:rPr>
                <w:rFonts w:hint="eastAsia"/>
                <w:sz w:val="24"/>
              </w:rPr>
              <w:t>）：</w:t>
            </w:r>
          </w:p>
          <w:p w:rsidR="00E76B32" w:rsidRDefault="00E76B32">
            <w:pPr>
              <w:rPr>
                <w:sz w:val="24"/>
              </w:rPr>
            </w:pPr>
          </w:p>
          <w:p w:rsidR="00E76B32" w:rsidRDefault="00E76B32">
            <w:pPr>
              <w:rPr>
                <w:sz w:val="24"/>
              </w:rPr>
            </w:pPr>
          </w:p>
          <w:p w:rsidR="00E76B32" w:rsidRDefault="00E76B32">
            <w:pPr>
              <w:rPr>
                <w:sz w:val="24"/>
              </w:rPr>
            </w:pPr>
          </w:p>
          <w:p w:rsidR="00E76B32" w:rsidRDefault="00E76B32">
            <w:pPr>
              <w:rPr>
                <w:sz w:val="24"/>
              </w:rPr>
            </w:pPr>
          </w:p>
          <w:p w:rsidR="00E76B32" w:rsidRDefault="00E76B32">
            <w:pPr>
              <w:rPr>
                <w:sz w:val="24"/>
              </w:rPr>
            </w:pPr>
          </w:p>
          <w:p w:rsidR="00E76B32" w:rsidRDefault="00E76B32">
            <w:pPr>
              <w:rPr>
                <w:sz w:val="24"/>
              </w:rPr>
            </w:pPr>
          </w:p>
          <w:p w:rsidR="00E76B32" w:rsidRDefault="00E76B32">
            <w:pPr>
              <w:rPr>
                <w:sz w:val="24"/>
              </w:rPr>
            </w:pPr>
          </w:p>
          <w:p w:rsidR="00E76B32" w:rsidRDefault="00E76B32">
            <w:pPr>
              <w:rPr>
                <w:sz w:val="24"/>
              </w:rPr>
            </w:pPr>
          </w:p>
          <w:p w:rsidR="00E76B32" w:rsidRDefault="00E76B32">
            <w:pPr>
              <w:rPr>
                <w:sz w:val="24"/>
              </w:rPr>
            </w:pPr>
          </w:p>
          <w:p w:rsidR="00E76B32" w:rsidRDefault="00E76B32">
            <w:pPr>
              <w:rPr>
                <w:sz w:val="24"/>
              </w:rPr>
            </w:pPr>
          </w:p>
          <w:p w:rsidR="00E76B32" w:rsidRDefault="00C5691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:rsidR="00C5691E" w:rsidRDefault="00C5691E" w:rsidP="00C5691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</w:t>
            </w:r>
            <w:r>
              <w:rPr>
                <w:rFonts w:hint="eastAsia"/>
                <w:sz w:val="24"/>
              </w:rPr>
              <w:t>预答辩小组负责人（签名）：</w:t>
            </w:r>
          </w:p>
          <w:p w:rsidR="00E76B32" w:rsidRDefault="00C5691E" w:rsidP="00C5691E">
            <w:pPr>
              <w:ind w:firstLineChars="1550" w:firstLine="3720"/>
              <w:rPr>
                <w:sz w:val="24"/>
              </w:rPr>
            </w:pPr>
            <w:r>
              <w:rPr>
                <w:rFonts w:hint="eastAsia"/>
                <w:sz w:val="24"/>
              </w:rPr>
              <w:t>学院公章</w:t>
            </w:r>
          </w:p>
          <w:p w:rsidR="00E76B32" w:rsidRDefault="00E76B32">
            <w:pPr>
              <w:ind w:firstLineChars="1400" w:firstLine="3360"/>
              <w:rPr>
                <w:sz w:val="24"/>
              </w:rPr>
            </w:pPr>
          </w:p>
          <w:p w:rsidR="00E76B32" w:rsidRDefault="00C5691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E76B32" w:rsidTr="00B14278">
        <w:trPr>
          <w:cantSplit/>
          <w:trHeight w:val="384"/>
        </w:trPr>
        <w:tc>
          <w:tcPr>
            <w:tcW w:w="2088" w:type="dxa"/>
            <w:gridSpan w:val="4"/>
            <w:vMerge w:val="restart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预答辩结论</w:t>
            </w:r>
          </w:p>
        </w:tc>
        <w:tc>
          <w:tcPr>
            <w:tcW w:w="2492" w:type="dxa"/>
            <w:gridSpan w:val="4"/>
            <w:vAlign w:val="center"/>
          </w:tcPr>
          <w:p w:rsidR="00E76B32" w:rsidRDefault="00C5691E">
            <w:pPr>
              <w:ind w:firstLineChars="300" w:firstLine="720"/>
              <w:rPr>
                <w:sz w:val="24"/>
              </w:rPr>
            </w:pPr>
            <w:r>
              <w:rPr>
                <w:rFonts w:hint="eastAsia"/>
                <w:sz w:val="24"/>
              </w:rPr>
              <w:t>合格</w:t>
            </w:r>
          </w:p>
        </w:tc>
        <w:tc>
          <w:tcPr>
            <w:tcW w:w="2758" w:type="dxa"/>
            <w:gridSpan w:val="3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基本合格</w:t>
            </w:r>
          </w:p>
        </w:tc>
        <w:tc>
          <w:tcPr>
            <w:tcW w:w="2226" w:type="dxa"/>
            <w:gridSpan w:val="2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不合格</w:t>
            </w:r>
          </w:p>
        </w:tc>
      </w:tr>
      <w:tr w:rsidR="00E76B32" w:rsidTr="00B14278">
        <w:trPr>
          <w:cantSplit/>
          <w:trHeight w:val="547"/>
        </w:trPr>
        <w:tc>
          <w:tcPr>
            <w:tcW w:w="2088" w:type="dxa"/>
            <w:gridSpan w:val="4"/>
            <w:vMerge/>
          </w:tcPr>
          <w:p w:rsidR="00E76B32" w:rsidRDefault="00E76B32">
            <w:pPr>
              <w:rPr>
                <w:sz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:rsidR="00E76B32" w:rsidRDefault="00E76B32">
            <w:pPr>
              <w:jc w:val="center"/>
              <w:rPr>
                <w:sz w:val="24"/>
              </w:rPr>
            </w:pPr>
          </w:p>
        </w:tc>
        <w:tc>
          <w:tcPr>
            <w:tcW w:w="2758" w:type="dxa"/>
            <w:gridSpan w:val="3"/>
            <w:vAlign w:val="center"/>
          </w:tcPr>
          <w:p w:rsidR="00E76B32" w:rsidRDefault="00E76B32">
            <w:pPr>
              <w:jc w:val="center"/>
              <w:rPr>
                <w:sz w:val="24"/>
              </w:rPr>
            </w:pPr>
          </w:p>
        </w:tc>
        <w:tc>
          <w:tcPr>
            <w:tcW w:w="2226" w:type="dxa"/>
            <w:gridSpan w:val="2"/>
            <w:vAlign w:val="center"/>
          </w:tcPr>
          <w:p w:rsidR="00E76B32" w:rsidRDefault="00E76B32">
            <w:pPr>
              <w:jc w:val="center"/>
              <w:rPr>
                <w:sz w:val="24"/>
              </w:rPr>
            </w:pPr>
          </w:p>
        </w:tc>
      </w:tr>
      <w:tr w:rsidR="00E76B32" w:rsidTr="00B14278">
        <w:trPr>
          <w:cantSplit/>
          <w:trHeight w:val="417"/>
        </w:trPr>
        <w:tc>
          <w:tcPr>
            <w:tcW w:w="648" w:type="dxa"/>
            <w:vMerge w:val="restart"/>
          </w:tcPr>
          <w:p w:rsidR="00E76B32" w:rsidRDefault="00E76B32">
            <w:pPr>
              <w:jc w:val="center"/>
              <w:rPr>
                <w:sz w:val="24"/>
              </w:rPr>
            </w:pPr>
          </w:p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预答辩小组成员</w:t>
            </w:r>
          </w:p>
        </w:tc>
        <w:tc>
          <w:tcPr>
            <w:tcW w:w="1440" w:type="dxa"/>
            <w:gridSpan w:val="3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2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800" w:type="dxa"/>
            <w:gridSpan w:val="3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学科（专业）</w:t>
            </w:r>
          </w:p>
        </w:tc>
        <w:tc>
          <w:tcPr>
            <w:tcW w:w="2010" w:type="dxa"/>
            <w:gridSpan w:val="2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2226" w:type="dxa"/>
            <w:gridSpan w:val="2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</w:p>
        </w:tc>
      </w:tr>
      <w:tr w:rsidR="00E76B32" w:rsidTr="00B14278">
        <w:trPr>
          <w:cantSplit/>
          <w:trHeight w:val="450"/>
        </w:trPr>
        <w:tc>
          <w:tcPr>
            <w:tcW w:w="648" w:type="dxa"/>
            <w:vMerge/>
          </w:tcPr>
          <w:p w:rsidR="00E76B32" w:rsidRDefault="00E76B32">
            <w:pPr>
              <w:rPr>
                <w:sz w:val="24"/>
              </w:rPr>
            </w:pPr>
          </w:p>
        </w:tc>
        <w:tc>
          <w:tcPr>
            <w:tcW w:w="1440" w:type="dxa"/>
            <w:gridSpan w:val="3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1800" w:type="dxa"/>
            <w:gridSpan w:val="3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2010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2226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</w:tr>
      <w:tr w:rsidR="00E76B32" w:rsidTr="00B14278">
        <w:trPr>
          <w:cantSplit/>
          <w:trHeight w:val="456"/>
        </w:trPr>
        <w:tc>
          <w:tcPr>
            <w:tcW w:w="648" w:type="dxa"/>
            <w:vMerge/>
          </w:tcPr>
          <w:p w:rsidR="00E76B32" w:rsidRDefault="00E76B32">
            <w:pPr>
              <w:rPr>
                <w:sz w:val="24"/>
              </w:rPr>
            </w:pPr>
          </w:p>
        </w:tc>
        <w:tc>
          <w:tcPr>
            <w:tcW w:w="1440" w:type="dxa"/>
            <w:gridSpan w:val="3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1800" w:type="dxa"/>
            <w:gridSpan w:val="3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2010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2226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</w:tr>
      <w:tr w:rsidR="00E76B32" w:rsidTr="00B14278">
        <w:trPr>
          <w:cantSplit/>
          <w:trHeight w:val="463"/>
        </w:trPr>
        <w:tc>
          <w:tcPr>
            <w:tcW w:w="648" w:type="dxa"/>
            <w:vMerge/>
          </w:tcPr>
          <w:p w:rsidR="00E76B32" w:rsidRDefault="00E76B32">
            <w:pPr>
              <w:rPr>
                <w:sz w:val="24"/>
              </w:rPr>
            </w:pPr>
          </w:p>
        </w:tc>
        <w:tc>
          <w:tcPr>
            <w:tcW w:w="1440" w:type="dxa"/>
            <w:gridSpan w:val="3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1800" w:type="dxa"/>
            <w:gridSpan w:val="3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2010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2226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</w:tr>
      <w:tr w:rsidR="00E76B32" w:rsidTr="00B14278">
        <w:trPr>
          <w:cantSplit/>
          <w:trHeight w:val="455"/>
        </w:trPr>
        <w:tc>
          <w:tcPr>
            <w:tcW w:w="648" w:type="dxa"/>
            <w:vMerge/>
          </w:tcPr>
          <w:p w:rsidR="00E76B32" w:rsidRDefault="00E76B32">
            <w:pPr>
              <w:rPr>
                <w:sz w:val="24"/>
              </w:rPr>
            </w:pPr>
          </w:p>
        </w:tc>
        <w:tc>
          <w:tcPr>
            <w:tcW w:w="1440" w:type="dxa"/>
            <w:gridSpan w:val="3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1800" w:type="dxa"/>
            <w:gridSpan w:val="3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2010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2226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</w:tr>
      <w:tr w:rsidR="00E76B32" w:rsidTr="00B14278">
        <w:trPr>
          <w:cantSplit/>
          <w:trHeight w:val="461"/>
        </w:trPr>
        <w:tc>
          <w:tcPr>
            <w:tcW w:w="648" w:type="dxa"/>
            <w:vMerge/>
          </w:tcPr>
          <w:p w:rsidR="00E76B32" w:rsidRDefault="00E76B32">
            <w:pPr>
              <w:rPr>
                <w:sz w:val="24"/>
              </w:rPr>
            </w:pPr>
          </w:p>
        </w:tc>
        <w:tc>
          <w:tcPr>
            <w:tcW w:w="1440" w:type="dxa"/>
            <w:gridSpan w:val="3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1800" w:type="dxa"/>
            <w:gridSpan w:val="3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2010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2226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</w:tr>
    </w:tbl>
    <w:p w:rsidR="00E76B32" w:rsidRDefault="00E76B32">
      <w:pPr>
        <w:rPr>
          <w:b/>
          <w:bCs/>
          <w:sz w:val="10"/>
        </w:rPr>
      </w:pPr>
    </w:p>
    <w:p w:rsidR="00DE7902" w:rsidRDefault="00C5691E" w:rsidP="005D1BCF">
      <w:pPr>
        <w:ind w:left="422" w:hangingChars="200" w:hanging="422"/>
      </w:pPr>
      <w:r>
        <w:rPr>
          <w:rFonts w:hint="eastAsia"/>
          <w:b/>
          <w:bCs/>
        </w:rPr>
        <w:t>注：</w:t>
      </w:r>
      <w:r>
        <w:rPr>
          <w:rFonts w:hint="eastAsia"/>
        </w:rPr>
        <w:t>预答辩小组聘请</w:t>
      </w:r>
      <w:r>
        <w:rPr>
          <w:rFonts w:hint="eastAsia"/>
        </w:rPr>
        <w:t>5</w:t>
      </w:r>
      <w:r>
        <w:rPr>
          <w:rFonts w:hint="eastAsia"/>
        </w:rPr>
        <w:t>位教授</w:t>
      </w:r>
      <w:r w:rsidR="00AB4519">
        <w:rPr>
          <w:rFonts w:hint="eastAsia"/>
        </w:rPr>
        <w:t>或</w:t>
      </w:r>
      <w:proofErr w:type="gramStart"/>
      <w:r w:rsidR="00AB4519">
        <w:t>博导</w:t>
      </w:r>
      <w:r>
        <w:rPr>
          <w:rFonts w:hint="eastAsia"/>
        </w:rPr>
        <w:t>级专家</w:t>
      </w:r>
      <w:proofErr w:type="gramEnd"/>
      <w:r>
        <w:rPr>
          <w:rFonts w:hint="eastAsia"/>
        </w:rPr>
        <w:t>，其中</w:t>
      </w:r>
      <w:r w:rsidR="005D1BCF">
        <w:rPr>
          <w:rFonts w:hint="eastAsia"/>
        </w:rPr>
        <w:t>应</w:t>
      </w:r>
      <w:r w:rsidR="005D1BCF">
        <w:t>包含</w:t>
      </w:r>
      <w:r w:rsidR="005D1BCF">
        <w:t>1</w:t>
      </w:r>
      <w:r w:rsidR="005D1BCF">
        <w:rPr>
          <w:rFonts w:hint="eastAsia"/>
        </w:rPr>
        <w:t>位学院</w:t>
      </w:r>
      <w:r w:rsidR="005D1BCF">
        <w:t>学位委员会成员。</w:t>
      </w:r>
      <w:r>
        <w:rPr>
          <w:rFonts w:hint="eastAsia"/>
        </w:rPr>
        <w:t>预答辩小组成员的第一位为预答辩负责人，指导教师不作为预答辩小组成员。</w:t>
      </w:r>
    </w:p>
    <w:p w:rsidR="00DE7902" w:rsidRDefault="00DE7902">
      <w:pPr>
        <w:widowControl/>
        <w:jc w:val="left"/>
      </w:pPr>
      <w:r>
        <w:br w:type="page"/>
      </w:r>
    </w:p>
    <w:p w:rsidR="005D1BCF" w:rsidRDefault="005D1BCF" w:rsidP="005D1BCF">
      <w:pPr>
        <w:ind w:left="420" w:hangingChars="200" w:hanging="420"/>
        <w:rPr>
          <w:rFonts w:hint="eastAsia"/>
        </w:rPr>
      </w:pPr>
    </w:p>
    <w:p w:rsidR="005D1BCF" w:rsidRDefault="005D1BCF" w:rsidP="005D1BCF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北京交通大学博士学位论文预答辩意见的修改说明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1560"/>
        <w:gridCol w:w="708"/>
        <w:gridCol w:w="1701"/>
        <w:gridCol w:w="1276"/>
        <w:gridCol w:w="3119"/>
      </w:tblGrid>
      <w:tr w:rsidR="005D1BCF" w:rsidTr="0095179C">
        <w:trPr>
          <w:trHeight w:val="454"/>
          <w:jc w:val="center"/>
        </w:trPr>
        <w:tc>
          <w:tcPr>
            <w:tcW w:w="1242" w:type="dxa"/>
            <w:vAlign w:val="center"/>
          </w:tcPr>
          <w:p w:rsidR="005D1BCF" w:rsidRDefault="005D1BCF" w:rsidP="0095179C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560" w:type="dxa"/>
            <w:vAlign w:val="center"/>
          </w:tcPr>
          <w:p w:rsidR="005D1BCF" w:rsidRDefault="005D1BCF" w:rsidP="0095179C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5D1BCF" w:rsidRDefault="005D1BCF" w:rsidP="0095179C">
            <w:pPr>
              <w:widowControl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701" w:type="dxa"/>
            <w:vAlign w:val="center"/>
          </w:tcPr>
          <w:p w:rsidR="005D1BCF" w:rsidRDefault="005D1BCF" w:rsidP="0095179C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D1BCF" w:rsidRDefault="005D1BCF" w:rsidP="0095179C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所在学院</w:t>
            </w:r>
          </w:p>
        </w:tc>
        <w:tc>
          <w:tcPr>
            <w:tcW w:w="3119" w:type="dxa"/>
            <w:vAlign w:val="center"/>
          </w:tcPr>
          <w:p w:rsidR="005D1BCF" w:rsidRDefault="005D1BCF" w:rsidP="0095179C">
            <w:pPr>
              <w:jc w:val="center"/>
              <w:rPr>
                <w:rFonts w:hint="eastAsia"/>
                <w:szCs w:val="21"/>
              </w:rPr>
            </w:pPr>
          </w:p>
        </w:tc>
      </w:tr>
      <w:tr w:rsidR="005D1BCF" w:rsidTr="0095179C">
        <w:trPr>
          <w:trHeight w:val="454"/>
          <w:jc w:val="center"/>
        </w:trPr>
        <w:tc>
          <w:tcPr>
            <w:tcW w:w="1242" w:type="dxa"/>
            <w:vAlign w:val="center"/>
          </w:tcPr>
          <w:p w:rsidR="005D1BCF" w:rsidRDefault="005D1BCF" w:rsidP="009517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导师姓名</w:t>
            </w:r>
          </w:p>
        </w:tc>
        <w:tc>
          <w:tcPr>
            <w:tcW w:w="1560" w:type="dxa"/>
            <w:vAlign w:val="center"/>
          </w:tcPr>
          <w:p w:rsidR="005D1BCF" w:rsidRDefault="005D1BCF" w:rsidP="0095179C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5D1BCF" w:rsidRDefault="005D1BCF" w:rsidP="009517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6096" w:type="dxa"/>
            <w:gridSpan w:val="3"/>
            <w:vAlign w:val="center"/>
          </w:tcPr>
          <w:p w:rsidR="005D1BCF" w:rsidRDefault="005D1BCF" w:rsidP="0095179C">
            <w:pPr>
              <w:jc w:val="center"/>
              <w:rPr>
                <w:szCs w:val="21"/>
              </w:rPr>
            </w:pPr>
          </w:p>
        </w:tc>
      </w:tr>
      <w:tr w:rsidR="005D1BCF" w:rsidTr="0095179C">
        <w:trPr>
          <w:trHeight w:val="454"/>
          <w:jc w:val="center"/>
        </w:trPr>
        <w:tc>
          <w:tcPr>
            <w:tcW w:w="1242" w:type="dxa"/>
            <w:vAlign w:val="center"/>
          </w:tcPr>
          <w:p w:rsidR="005D1BCF" w:rsidRDefault="005D1BCF" w:rsidP="0095179C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论文题目</w:t>
            </w:r>
          </w:p>
        </w:tc>
        <w:tc>
          <w:tcPr>
            <w:tcW w:w="8364" w:type="dxa"/>
            <w:gridSpan w:val="5"/>
            <w:vAlign w:val="center"/>
          </w:tcPr>
          <w:p w:rsidR="005D1BCF" w:rsidRDefault="005D1BCF" w:rsidP="0095179C">
            <w:pPr>
              <w:jc w:val="center"/>
              <w:rPr>
                <w:szCs w:val="21"/>
              </w:rPr>
            </w:pPr>
          </w:p>
        </w:tc>
      </w:tr>
      <w:tr w:rsidR="005D1BCF" w:rsidTr="005D1BCF">
        <w:trPr>
          <w:trHeight w:val="7327"/>
          <w:jc w:val="center"/>
        </w:trPr>
        <w:tc>
          <w:tcPr>
            <w:tcW w:w="9606" w:type="dxa"/>
            <w:gridSpan w:val="6"/>
          </w:tcPr>
          <w:p w:rsidR="005D1BCF" w:rsidRDefault="005D1BCF" w:rsidP="0095179C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博士生对论文修改情况的简要说明（可加附页）：</w:t>
            </w: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rFonts w:hint="eastAsia"/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</w:t>
            </w:r>
            <w:r>
              <w:rPr>
                <w:rFonts w:hint="eastAsia"/>
                <w:szCs w:val="21"/>
              </w:rPr>
              <w:t>研究生签字：</w:t>
            </w:r>
          </w:p>
          <w:p w:rsidR="005D1BCF" w:rsidRDefault="005D1BCF" w:rsidP="0095179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5D1BCF" w:rsidTr="005D1BCF">
        <w:trPr>
          <w:trHeight w:val="1567"/>
          <w:jc w:val="center"/>
        </w:trPr>
        <w:tc>
          <w:tcPr>
            <w:tcW w:w="9606" w:type="dxa"/>
            <w:gridSpan w:val="6"/>
            <w:vAlign w:val="center"/>
          </w:tcPr>
          <w:p w:rsidR="005D1BCF" w:rsidRDefault="005D1BCF" w:rsidP="0095179C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导师意见：</w:t>
            </w:r>
          </w:p>
          <w:p w:rsidR="005D1BCF" w:rsidRDefault="005D1BCF" w:rsidP="0095179C">
            <w:pPr>
              <w:tabs>
                <w:tab w:val="left" w:pos="5037"/>
              </w:tabs>
              <w:jc w:val="center"/>
              <w:rPr>
                <w:rFonts w:hint="eastAsia"/>
                <w:szCs w:val="21"/>
              </w:rPr>
            </w:pPr>
          </w:p>
          <w:p w:rsidR="005D1BCF" w:rsidRDefault="005D1BCF" w:rsidP="0095179C">
            <w:pPr>
              <w:tabs>
                <w:tab w:val="left" w:pos="5037"/>
              </w:tabs>
              <w:jc w:val="center"/>
              <w:rPr>
                <w:rFonts w:hint="eastAsia"/>
                <w:szCs w:val="21"/>
              </w:rPr>
            </w:pPr>
          </w:p>
          <w:p w:rsidR="005D1BCF" w:rsidRDefault="005D1BCF" w:rsidP="005D1BCF">
            <w:pPr>
              <w:tabs>
                <w:tab w:val="left" w:pos="5037"/>
              </w:tabs>
              <w:rPr>
                <w:rFonts w:hint="eastAsia"/>
                <w:szCs w:val="21"/>
              </w:rPr>
            </w:pPr>
          </w:p>
          <w:p w:rsidR="005D1BCF" w:rsidRDefault="005D1BCF" w:rsidP="0095179C">
            <w:pPr>
              <w:tabs>
                <w:tab w:val="left" w:pos="503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>导师签字：</w:t>
            </w:r>
          </w:p>
          <w:p w:rsidR="005D1BCF" w:rsidRDefault="005D1BCF" w:rsidP="0095179C">
            <w:pPr>
              <w:tabs>
                <w:tab w:val="left" w:pos="5037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</w:t>
            </w: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                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5D1BCF" w:rsidTr="005D1BCF">
        <w:trPr>
          <w:trHeight w:val="2256"/>
          <w:jc w:val="center"/>
        </w:trPr>
        <w:tc>
          <w:tcPr>
            <w:tcW w:w="9606" w:type="dxa"/>
            <w:gridSpan w:val="6"/>
            <w:shd w:val="clear" w:color="auto" w:fill="auto"/>
            <w:vAlign w:val="center"/>
          </w:tcPr>
          <w:p w:rsidR="005D1BCF" w:rsidRDefault="005D1BCF" w:rsidP="0095179C">
            <w:pPr>
              <w:tabs>
                <w:tab w:val="left" w:pos="5037"/>
              </w:tabs>
              <w:jc w:val="left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学院意见（参与</w:t>
            </w:r>
            <w:r>
              <w:rPr>
                <w:b/>
                <w:bCs/>
                <w:szCs w:val="21"/>
              </w:rPr>
              <w:t>预答辩的</w:t>
            </w:r>
            <w:r>
              <w:rPr>
                <w:rFonts w:hint="eastAsia"/>
                <w:b/>
                <w:bCs/>
                <w:szCs w:val="21"/>
              </w:rPr>
              <w:t>学院学位委员会委员签署）：</w:t>
            </w:r>
          </w:p>
          <w:p w:rsidR="005D1BCF" w:rsidRDefault="005D1BCF" w:rsidP="0095179C">
            <w:pPr>
              <w:tabs>
                <w:tab w:val="left" w:pos="5037"/>
              </w:tabs>
              <w:jc w:val="left"/>
              <w:rPr>
                <w:rFonts w:hint="eastAsia"/>
                <w:b/>
                <w:bCs/>
                <w:szCs w:val="21"/>
              </w:rPr>
            </w:pPr>
          </w:p>
          <w:p w:rsidR="005D1BCF" w:rsidRDefault="005D1BCF" w:rsidP="0095179C">
            <w:pPr>
              <w:tabs>
                <w:tab w:val="left" w:pos="5037"/>
              </w:tabs>
              <w:jc w:val="left"/>
              <w:rPr>
                <w:rFonts w:hint="eastAsia"/>
                <w:b/>
                <w:bCs/>
                <w:szCs w:val="21"/>
              </w:rPr>
            </w:pPr>
          </w:p>
          <w:p w:rsidR="005D1BCF" w:rsidRDefault="005D1BCF" w:rsidP="0095179C">
            <w:pPr>
              <w:tabs>
                <w:tab w:val="left" w:pos="5037"/>
              </w:tabs>
              <w:jc w:val="left"/>
              <w:rPr>
                <w:rFonts w:hint="eastAsia"/>
                <w:szCs w:val="21"/>
              </w:rPr>
            </w:pPr>
          </w:p>
          <w:p w:rsidR="005D1BCF" w:rsidRDefault="005D1BCF" w:rsidP="0095179C">
            <w:pPr>
              <w:tabs>
                <w:tab w:val="left" w:pos="5037"/>
              </w:tabs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</w:t>
            </w:r>
          </w:p>
          <w:p w:rsidR="005D1BCF" w:rsidRDefault="005D1BCF" w:rsidP="0095179C">
            <w:pPr>
              <w:tabs>
                <w:tab w:val="left" w:pos="5037"/>
              </w:tabs>
              <w:ind w:firstLineChars="900" w:firstLine="189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</w:t>
            </w:r>
            <w:r>
              <w:rPr>
                <w:rFonts w:hint="eastAsia"/>
                <w:szCs w:val="21"/>
              </w:rPr>
              <w:t>签字：</w:t>
            </w:r>
          </w:p>
          <w:p w:rsidR="005D1BCF" w:rsidRDefault="005D1BCF" w:rsidP="0095179C">
            <w:pPr>
              <w:tabs>
                <w:tab w:val="left" w:pos="5037"/>
              </w:tabs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           </w:t>
            </w:r>
          </w:p>
          <w:p w:rsidR="005D1BCF" w:rsidRDefault="005D1BCF" w:rsidP="005D1BCF">
            <w:pPr>
              <w:tabs>
                <w:tab w:val="left" w:pos="5037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DE7902" w:rsidRDefault="005D1BCF" w:rsidP="00DE7902">
      <w:pPr>
        <w:ind w:left="420" w:hangingChars="200" w:hanging="420"/>
        <w:rPr>
          <w:szCs w:val="21"/>
        </w:rPr>
      </w:pPr>
      <w:r>
        <w:rPr>
          <w:rFonts w:hint="eastAsia"/>
          <w:szCs w:val="21"/>
        </w:rPr>
        <w:t>注</w:t>
      </w:r>
      <w:r>
        <w:rPr>
          <w:szCs w:val="21"/>
        </w:rPr>
        <w:t>：</w:t>
      </w:r>
      <w:r>
        <w:rPr>
          <w:rFonts w:hint="eastAsia"/>
          <w:szCs w:val="21"/>
        </w:rPr>
        <w:t>本表一式两份。</w:t>
      </w:r>
    </w:p>
    <w:p w:rsidR="00DE7902" w:rsidRDefault="00DE7902"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p w:rsidR="005D1BCF" w:rsidRPr="005D1BCF" w:rsidRDefault="00DE7902" w:rsidP="00E76B32">
      <w:pPr>
        <w:ind w:left="420" w:hangingChars="200" w:hanging="420"/>
        <w:rPr>
          <w:rFonts w:hint="eastAsia"/>
        </w:rPr>
      </w:pPr>
      <w:r>
        <w:rPr>
          <w:rFonts w:hint="eastAsia"/>
          <w:noProof/>
        </w:rPr>
        <w:lastRenderedPageBreak/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-324485</wp:posOffset>
                </wp:positionV>
                <wp:extent cx="6840855" cy="10382250"/>
                <wp:effectExtent l="0" t="0" r="17145" b="19050"/>
                <wp:wrapSquare wrapText="bothSides"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0855" cy="10382250"/>
                          <a:chOff x="0" y="-349135"/>
                          <a:chExt cx="7198995" cy="10506710"/>
                        </a:xfrm>
                      </wpg:grpSpPr>
                      <wps:wsp>
                        <wps:cNvPr id="21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-349135"/>
                            <a:ext cx="7198995" cy="21363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3DCC" w:rsidRPr="00B3684D" w:rsidRDefault="00DB3DCC" w:rsidP="00DB3DCC">
                              <w:pPr>
                                <w:jc w:val="center"/>
                                <w:rPr>
                                  <w:rFonts w:ascii="方正小标宋简体" w:eastAsia="方正小标宋简体"/>
                                  <w:sz w:val="32"/>
                                </w:rPr>
                              </w:pPr>
                              <w:r w:rsidRPr="00B3684D">
                                <w:rPr>
                                  <w:rFonts w:ascii="方正小标宋简体" w:eastAsia="方正小标宋简体" w:hint="eastAsia"/>
                                  <w:sz w:val="32"/>
                                </w:rPr>
                                <w:t>北京交通大学交通运输学院博士预答辩表决票</w:t>
                              </w:r>
                            </w:p>
                            <w:p w:rsidR="00DB3DCC" w:rsidRPr="00B3684D" w:rsidRDefault="00DB3DCC" w:rsidP="00DB3DCC">
                              <w:pPr>
                                <w:jc w:val="left"/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姓名：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  专业：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</w:t>
                              </w:r>
                              <w:r w:rsid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    </w:t>
                              </w:r>
                              <w:r w:rsidR="009C55F6"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日期：</w:t>
                              </w:r>
                              <w:r w:rsidR="00B3684D"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</w:t>
                              </w:r>
                              <w:r w:rsid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="00B3684D"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年 </w:t>
                              </w:r>
                              <w:r w:rsid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月 </w:t>
                              </w:r>
                              <w:r w:rsid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日</w:t>
                              </w:r>
                            </w:p>
                            <w:p w:rsidR="009C55F6" w:rsidRPr="00B3684D" w:rsidRDefault="00DB3DCC" w:rsidP="00DB3DCC">
                              <w:pPr>
                                <w:jc w:val="left"/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论文题目：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    </w:t>
                              </w:r>
                              <w:r w:rsidR="009C55F6"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                                          </w:t>
                              </w:r>
                            </w:p>
                            <w:p w:rsidR="00DB3DCC" w:rsidRDefault="009C55F6" w:rsidP="00B3684D">
                              <w:pPr>
                                <w:spacing w:beforeLines="50" w:before="156"/>
                                <w:jc w:val="left"/>
                                <w:rPr>
                                  <w:rFonts w:ascii="仿宋_GB2312" w:eastAsia="仿宋_GB2312"/>
                                  <w:b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</w:rPr>
                                <w:t>是否</w:t>
                              </w:r>
                              <w:r w:rsidRPr="00B3684D">
                                <w:rPr>
                                  <w:rFonts w:ascii="仿宋_GB2312" w:eastAsia="仿宋_GB2312"/>
                                  <w:b/>
                                  <w:sz w:val="28"/>
                                </w:rPr>
                                <w:t>同意通过预答辩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</w:rPr>
                                <w:t>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4657B8" w:rsidRPr="00B3684D" w:rsidRDefault="004657B8" w:rsidP="004657B8">
                              <w:pPr>
                                <w:jc w:val="left"/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注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：同意画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“○”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，不同意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画“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×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”,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加盖公章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有效。</w:t>
                              </w:r>
                            </w:p>
                            <w:p w:rsidR="004657B8" w:rsidRPr="004657B8" w:rsidRDefault="004657B8" w:rsidP="00B3684D">
                              <w:pPr>
                                <w:spacing w:beforeLines="50" w:before="156"/>
                                <w:jc w:val="left"/>
                                <w:rPr>
                                  <w:rFonts w:ascii="仿宋_GB2312" w:eastAsia="仿宋_GB2312"/>
                                  <w:b/>
                                  <w:sz w:val="28"/>
                                  <w:u w:val="single"/>
                                </w:rPr>
                              </w:pPr>
                            </w:p>
                            <w:p w:rsidR="009C55F6" w:rsidRPr="00B3684D" w:rsidRDefault="009C55F6" w:rsidP="00DB3DCC">
                              <w:pPr>
                                <w:jc w:val="left"/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注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：同意画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“○”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，不同意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画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“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×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”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,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="00B3684D"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加盖公章</w:t>
                              </w:r>
                              <w:r w:rsidR="00B3684D"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有效。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87236"/>
                            <a:ext cx="7198995" cy="2094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3684D" w:rsidRPr="00B3684D" w:rsidRDefault="00B3684D" w:rsidP="00B3684D">
                              <w:pPr>
                                <w:jc w:val="center"/>
                                <w:rPr>
                                  <w:rFonts w:ascii="方正小标宋简体" w:eastAsia="方正小标宋简体"/>
                                  <w:sz w:val="32"/>
                                </w:rPr>
                              </w:pPr>
                              <w:r w:rsidRPr="00B3684D">
                                <w:rPr>
                                  <w:rFonts w:ascii="方正小标宋简体" w:eastAsia="方正小标宋简体" w:hint="eastAsia"/>
                                  <w:sz w:val="32"/>
                                </w:rPr>
                                <w:t>北京交通大学交通运输学院博士预答辩表决票</w:t>
                              </w:r>
                            </w:p>
                            <w:p w:rsidR="00B3684D" w:rsidRPr="00B3684D" w:rsidRDefault="00B3684D" w:rsidP="00B3684D">
                              <w:pPr>
                                <w:jc w:val="left"/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姓名：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  专业：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   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日期：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年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月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日</w:t>
                              </w:r>
                            </w:p>
                            <w:p w:rsidR="00B3684D" w:rsidRPr="00B3684D" w:rsidRDefault="00B3684D" w:rsidP="00B3684D">
                              <w:pPr>
                                <w:jc w:val="left"/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论文题目：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                                          </w:t>
                              </w:r>
                            </w:p>
                            <w:p w:rsidR="00B3684D" w:rsidRPr="00B3684D" w:rsidRDefault="00B3684D" w:rsidP="00B3684D">
                              <w:pPr>
                                <w:spacing w:beforeLines="50" w:before="156"/>
                                <w:jc w:val="left"/>
                                <w:rPr>
                                  <w:rFonts w:ascii="仿宋_GB2312" w:eastAsia="仿宋_GB2312"/>
                                  <w:b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</w:rPr>
                                <w:t>是否</w:t>
                              </w:r>
                              <w:r w:rsidRPr="00B3684D">
                                <w:rPr>
                                  <w:rFonts w:ascii="仿宋_GB2312" w:eastAsia="仿宋_GB2312"/>
                                  <w:b/>
                                  <w:sz w:val="28"/>
                                </w:rPr>
                                <w:t>同意通过预答辩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</w:rPr>
                                <w:t>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B3684D" w:rsidRPr="00B3684D" w:rsidRDefault="00B3684D" w:rsidP="00B3684D">
                              <w:pPr>
                                <w:jc w:val="left"/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注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：同意画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“○”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，不同意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画“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×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”,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加盖公章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有效。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873731"/>
                            <a:ext cx="7198995" cy="2094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3684D" w:rsidRPr="00B3684D" w:rsidRDefault="00B3684D" w:rsidP="00B3684D">
                              <w:pPr>
                                <w:jc w:val="center"/>
                                <w:rPr>
                                  <w:rFonts w:ascii="方正小标宋简体" w:eastAsia="方正小标宋简体"/>
                                  <w:sz w:val="32"/>
                                </w:rPr>
                              </w:pPr>
                              <w:r w:rsidRPr="00B3684D">
                                <w:rPr>
                                  <w:rFonts w:ascii="方正小标宋简体" w:eastAsia="方正小标宋简体" w:hint="eastAsia"/>
                                  <w:sz w:val="32"/>
                                </w:rPr>
                                <w:t>北京交通大学交通运输学院博士预答辩表决票</w:t>
                              </w:r>
                            </w:p>
                            <w:p w:rsidR="00B3684D" w:rsidRPr="00B3684D" w:rsidRDefault="00B3684D" w:rsidP="00B3684D">
                              <w:pPr>
                                <w:jc w:val="left"/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姓名：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  专业：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   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日期：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年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月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日</w:t>
                              </w:r>
                            </w:p>
                            <w:p w:rsidR="00B3684D" w:rsidRPr="00B3684D" w:rsidRDefault="00B3684D" w:rsidP="00B3684D">
                              <w:pPr>
                                <w:jc w:val="left"/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论文题目：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                                          </w:t>
                              </w:r>
                            </w:p>
                            <w:p w:rsidR="00B3684D" w:rsidRPr="00B3684D" w:rsidRDefault="00B3684D" w:rsidP="00B3684D">
                              <w:pPr>
                                <w:spacing w:beforeLines="50" w:before="156"/>
                                <w:jc w:val="left"/>
                                <w:rPr>
                                  <w:rFonts w:ascii="仿宋_GB2312" w:eastAsia="仿宋_GB2312"/>
                                  <w:b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</w:rPr>
                                <w:t>是否</w:t>
                              </w:r>
                              <w:r w:rsidRPr="00B3684D">
                                <w:rPr>
                                  <w:rFonts w:ascii="仿宋_GB2312" w:eastAsia="仿宋_GB2312"/>
                                  <w:b/>
                                  <w:sz w:val="28"/>
                                </w:rPr>
                                <w:t>同意通过预答辩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</w:rPr>
                                <w:t>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B3684D" w:rsidRPr="00B3684D" w:rsidRDefault="00B3684D" w:rsidP="00B3684D">
                              <w:pPr>
                                <w:jc w:val="left"/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注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：同意画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“○”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，不同意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画“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×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”,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加盖公章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有效。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968538"/>
                            <a:ext cx="7198995" cy="2094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3684D" w:rsidRPr="00B3684D" w:rsidRDefault="00B3684D" w:rsidP="00B3684D">
                              <w:pPr>
                                <w:jc w:val="center"/>
                                <w:rPr>
                                  <w:rFonts w:ascii="方正小标宋简体" w:eastAsia="方正小标宋简体"/>
                                  <w:sz w:val="32"/>
                                </w:rPr>
                              </w:pPr>
                              <w:r w:rsidRPr="00B3684D">
                                <w:rPr>
                                  <w:rFonts w:ascii="方正小标宋简体" w:eastAsia="方正小标宋简体" w:hint="eastAsia"/>
                                  <w:sz w:val="32"/>
                                </w:rPr>
                                <w:t>北京交通大学交通运输学院博士预答辩表决票</w:t>
                              </w:r>
                            </w:p>
                            <w:p w:rsidR="00B3684D" w:rsidRPr="00B3684D" w:rsidRDefault="00B3684D" w:rsidP="00B3684D">
                              <w:pPr>
                                <w:jc w:val="left"/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姓名：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  专业：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   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日期：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年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月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日</w:t>
                              </w:r>
                            </w:p>
                            <w:p w:rsidR="00B3684D" w:rsidRPr="00B3684D" w:rsidRDefault="00B3684D" w:rsidP="00B3684D">
                              <w:pPr>
                                <w:jc w:val="left"/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论文题目：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                                          </w:t>
                              </w:r>
                            </w:p>
                            <w:p w:rsidR="00B3684D" w:rsidRPr="00B3684D" w:rsidRDefault="00B3684D" w:rsidP="00B3684D">
                              <w:pPr>
                                <w:spacing w:beforeLines="50" w:before="156"/>
                                <w:jc w:val="left"/>
                                <w:rPr>
                                  <w:rFonts w:ascii="仿宋_GB2312" w:eastAsia="仿宋_GB2312"/>
                                  <w:b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</w:rPr>
                                <w:t>是否</w:t>
                              </w:r>
                              <w:r w:rsidRPr="00B3684D">
                                <w:rPr>
                                  <w:rFonts w:ascii="仿宋_GB2312" w:eastAsia="仿宋_GB2312"/>
                                  <w:b/>
                                  <w:sz w:val="28"/>
                                </w:rPr>
                                <w:t>同意通过预答辩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</w:rPr>
                                <w:t>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B3684D" w:rsidRPr="00B3684D" w:rsidRDefault="00B3684D" w:rsidP="00B3684D">
                              <w:pPr>
                                <w:jc w:val="left"/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注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：同意画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“○”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，不同意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画“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×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”,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加盖公章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有效。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063345"/>
                            <a:ext cx="7198995" cy="2094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3684D" w:rsidRPr="00B3684D" w:rsidRDefault="00B3684D" w:rsidP="00B3684D">
                              <w:pPr>
                                <w:jc w:val="center"/>
                                <w:rPr>
                                  <w:rFonts w:ascii="方正小标宋简体" w:eastAsia="方正小标宋简体"/>
                                  <w:sz w:val="32"/>
                                </w:rPr>
                              </w:pPr>
                              <w:bookmarkStart w:id="0" w:name="_GoBack"/>
                              <w:bookmarkEnd w:id="0"/>
                              <w:r w:rsidRPr="00B3684D">
                                <w:rPr>
                                  <w:rFonts w:ascii="方正小标宋简体" w:eastAsia="方正小标宋简体" w:hint="eastAsia"/>
                                  <w:sz w:val="32"/>
                                </w:rPr>
                                <w:t>北京交通大学交通运输学院博士预答辩表决票</w:t>
                              </w:r>
                            </w:p>
                            <w:p w:rsidR="00B3684D" w:rsidRPr="00B3684D" w:rsidRDefault="00B3684D" w:rsidP="00B3684D">
                              <w:pPr>
                                <w:jc w:val="left"/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姓名：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  专业：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   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日期：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年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月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日</w:t>
                              </w:r>
                            </w:p>
                            <w:p w:rsidR="00B3684D" w:rsidRPr="00B3684D" w:rsidRDefault="00B3684D" w:rsidP="00B3684D">
                              <w:pPr>
                                <w:jc w:val="left"/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论文题目：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                                          </w:t>
                              </w:r>
                            </w:p>
                            <w:p w:rsidR="00B3684D" w:rsidRPr="00B3684D" w:rsidRDefault="00B3684D" w:rsidP="00B3684D">
                              <w:pPr>
                                <w:spacing w:beforeLines="50" w:before="156"/>
                                <w:jc w:val="left"/>
                                <w:rPr>
                                  <w:rFonts w:ascii="仿宋_GB2312" w:eastAsia="仿宋_GB2312"/>
                                  <w:b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</w:rPr>
                                <w:t>是否</w:t>
                              </w:r>
                              <w:r w:rsidRPr="00B3684D">
                                <w:rPr>
                                  <w:rFonts w:ascii="仿宋_GB2312" w:eastAsia="仿宋_GB2312"/>
                                  <w:b/>
                                  <w:sz w:val="28"/>
                                </w:rPr>
                                <w:t>同意通过预答辩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</w:rPr>
                                <w:t>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B3684D" w:rsidRPr="00B3684D" w:rsidRDefault="00B3684D" w:rsidP="00B3684D">
                              <w:pPr>
                                <w:jc w:val="left"/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注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：同意画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“○”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，不同意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画“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×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”,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加盖公章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有效。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8" o:spid="_x0000_s1026" style="position:absolute;left:0;text-align:left;margin-left:-7.9pt;margin-top:-25.55pt;width:538.65pt;height:817.5pt;z-index:251697152;mso-width-relative:margin;mso-height-relative:margin" coordorigin=",-3491" coordsize="71989,1050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fINLQMAAJMQAAAOAAAAZHJzL2Uyb0RvYy54bWzsWMtu1DAU3SPxD5b3bd6Th5pWpS8hFahU&#10;+ABP4jxEYgfbnUxZI2DJihUb9vwB30P5Da6ddKYtUxZFSEWdLDJ27Jzce+7xte9s7czbBs2okDVn&#10;KXY2bYwoy3heszLFr14ebkQYSUVYThrOaIrPqcQ7248fbfVdQl1e8SanAgEIk0nfpbhSqkssS2YV&#10;bYnc5B1lMFhw0RIFXVFauSA9oLeN5dr2xOq5yDvBMyolPN0fBvG2wS8KmqkXRSGpQk2KwTZl7sLc&#10;p/pubW+RpBSkq+psNIPcwYqW1Aw+uoDaJ4qgM1H/BtXWmeCSF2oz463Fi6LOqPEBvHHsG94cCX7W&#10;GV/KpC+7BU1A7Q2e7gybPZ+dCFTnKYZAMdJCiH5+f/fj00cUaW76rkxgypHoTrsTMT4oh552d16I&#10;Vv+CI2huWD1fsErnCmXwcBL5dhQEGGUw5the5LrBSHxWQXSWL254fux4wRCUrDoYAUInjuJ4ARDY&#10;k9AxANalAZa2c2FW34GW5JIu+Xd0nVakoyYKUnMx0uU64SVhF58/XHz5dvH1PXIHzsw8TRhS8ycc&#10;KHCMNmR3zLPXEjG+VxFW0l0heF9RkoOBjn4T3Fi8qrmXidQg0/4ZzyEw5ExxA7SS9WvkXXJ/jTrX&#10;8SZeOHzpkjmSdEKqI8pbpBspFrBkzEfI7FgqbdRyio605E2dH9ZNYzqinO41As0ILK9Dcxk/bkxr&#10;GOpTHAduMPBwK4RtrlUQba0gTzR1C0JdTCKJZu+A5WAmSRSpm6ENJjdspFMzOHCp5tO5UbBMpjw/&#10;B2IFH/IB5C9oVFy8xaiHXJBi+eaMCIpR85RBcGLH93XyMB0/CF3oiKsj06sjhGUAlWKF0dDcUybh&#10;aBsZ34UgFrUhVgd4sGS0FUQ7mPrP1evfL+06YRS63kQHniSrtWvHvutdX/VLYT4I7ZosbVbvUjgP&#10;WMKwHwz71f1Iv14UeqFnwrOW8G3p10h4sUk++Cw8uV8SDuJJFHjm3LeW8B8l7Omdap2FoWq4Z4fg&#10;yJ54nj9WEOuDxOpDsMnC/v8gYVPXQeVrqpCxStel9dW+OTsv/0vY/gUAAP//AwBQSwMEFAAGAAgA&#10;AAAhAOkocrHiAAAADQEAAA8AAABkcnMvZG93bnJldi54bWxMj8FqwzAQRO+F/oPYQm+JrAaH1LUc&#10;Qmh7CoUmhdKbYm1sE2tlLMV2/r6bU3ubZYaZt/l6cq0YsA+NJw1qnoBAKr1tqNLwdXibrUCEaMia&#10;1hNquGKAdXF/l5vM+pE+cdjHSnAJhcxoqGPsMilDWaMzYe47JPZOvncm8tlX0vZm5HLXyqckWUpn&#10;GuKF2nS4rbE87y9Ow/toxs1CvQ6782l7/TmkH987hVo/PkybFxARp/gXhhs+o0PBTEd/IRtEq2Gm&#10;UkaPLFKlQNwSyVKlII6s0tXiGWSRy/9fFL8AAAD//wMAUEsBAi0AFAAGAAgAAAAhALaDOJL+AAAA&#10;4QEAABMAAAAAAAAAAAAAAAAAAAAAAFtDb250ZW50X1R5cGVzXS54bWxQSwECLQAUAAYACAAAACEA&#10;OP0h/9YAAACUAQAACwAAAAAAAAAAAAAAAAAvAQAAX3JlbHMvLnJlbHNQSwECLQAUAAYACAAAACEA&#10;XWnyDS0DAACTEAAADgAAAAAAAAAAAAAAAAAuAgAAZHJzL2Uyb0RvYy54bWxQSwECLQAUAAYACAAA&#10;ACEA6ShyseIAAAANAQAADwAAAAAAAAAAAAAAAACHBQAAZHJzL2Rvd25yZXYueG1sUEsFBgAAAAAE&#10;AAQA8wAAAJY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7" type="#_x0000_t202" style="position:absolute;top:-3491;width:71989;height:213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VPzxQAAANwAAAAPAAAAZHJzL2Rvd25yZXYueG1sRI9PawIx&#10;FMTvBb9DeEIvRbPa4p/VKFJo0ZtV0etj89xd3LysSbqu394IhR6HmfkNM1+2phINOV9aVjDoJyCI&#10;M6tLzhUc9l+9CQgfkDVWlknBnTwsF52XOaba3viHml3IRYSwT1FBEUKdSumzggz6vq2Jo3e2zmCI&#10;0uVSO7xFuKnkMElG0mDJcaHAmj4Lyi67X6Ng8rFuTn7zvj1mo3M1DW/j5vvqlHrttqsZiEBt+A//&#10;tddawXAwhueZeATk4gEAAP//AwBQSwECLQAUAAYACAAAACEA2+H2y+4AAACFAQAAEwAAAAAAAAAA&#10;AAAAAAAAAAAAW0NvbnRlbnRfVHlwZXNdLnhtbFBLAQItABQABgAIAAAAIQBa9CxbvwAAABUBAAAL&#10;AAAAAAAAAAAAAAAAAB8BAABfcmVscy8ucmVsc1BLAQItABQABgAIAAAAIQB4xVPzxQAAANwAAAAP&#10;AAAAAAAAAAAAAAAAAAcCAABkcnMvZG93bnJldi54bWxQSwUGAAAAAAMAAwC3AAAA+QIAAAAA&#10;">
                  <v:textbox>
                    <w:txbxContent>
                      <w:p w:rsidR="00DB3DCC" w:rsidRPr="00B3684D" w:rsidRDefault="00DB3DCC" w:rsidP="00DB3DCC">
                        <w:pPr>
                          <w:jc w:val="center"/>
                          <w:rPr>
                            <w:rFonts w:ascii="方正小标宋简体" w:eastAsia="方正小标宋简体"/>
                            <w:sz w:val="32"/>
                          </w:rPr>
                        </w:pPr>
                        <w:r w:rsidRPr="00B3684D">
                          <w:rPr>
                            <w:rFonts w:ascii="方正小标宋简体" w:eastAsia="方正小标宋简体" w:hint="eastAsia"/>
                            <w:sz w:val="32"/>
                          </w:rPr>
                          <w:t>北京交通大学交通运输学院博士预答辩表决票</w:t>
                        </w:r>
                      </w:p>
                      <w:p w:rsidR="00DB3DCC" w:rsidRPr="00B3684D" w:rsidRDefault="00DB3DCC" w:rsidP="00DB3DCC">
                        <w:pPr>
                          <w:jc w:val="left"/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姓名：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  专业：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</w:t>
                        </w:r>
                        <w:r w:rsid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    </w:t>
                        </w:r>
                        <w:r w:rsidR="009C55F6"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日期：</w:t>
                        </w:r>
                        <w:r w:rsidR="00B3684D"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</w:t>
                        </w:r>
                        <w:r w:rsid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="00B3684D"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年 </w:t>
                        </w:r>
                        <w:r w:rsid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月 </w:t>
                        </w:r>
                        <w:r w:rsid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日</w:t>
                        </w:r>
                      </w:p>
                      <w:p w:rsidR="009C55F6" w:rsidRPr="00B3684D" w:rsidRDefault="00DB3DCC" w:rsidP="00DB3DCC">
                        <w:pPr>
                          <w:jc w:val="left"/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论文题目：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    </w:t>
                        </w:r>
                        <w:r w:rsidR="009C55F6"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                                          </w:t>
                        </w:r>
                      </w:p>
                      <w:p w:rsidR="00DB3DCC" w:rsidRDefault="009C55F6" w:rsidP="00B3684D">
                        <w:pPr>
                          <w:spacing w:beforeLines="50" w:before="156"/>
                          <w:jc w:val="left"/>
                          <w:rPr>
                            <w:rFonts w:ascii="仿宋_GB2312" w:eastAsia="仿宋_GB2312"/>
                            <w:b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</w:rPr>
                          <w:t>是否</w:t>
                        </w:r>
                        <w:r w:rsidRPr="00B3684D">
                          <w:rPr>
                            <w:rFonts w:ascii="仿宋_GB2312" w:eastAsia="仿宋_GB2312"/>
                            <w:b/>
                            <w:sz w:val="28"/>
                          </w:rPr>
                          <w:t>同意通过预答辩</w:t>
                        </w: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</w:rPr>
                          <w:t>：</w:t>
                        </w: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  <w:u w:val="single"/>
                          </w:rPr>
                          <w:t xml:space="preserve">          </w:t>
                        </w:r>
                      </w:p>
                      <w:p w:rsidR="004657B8" w:rsidRPr="00B3684D" w:rsidRDefault="004657B8" w:rsidP="004657B8">
                        <w:pPr>
                          <w:jc w:val="left"/>
                          <w:rPr>
                            <w:rFonts w:ascii="仿宋_GB2312" w:eastAsia="仿宋_GB2312" w:hint="eastAsia"/>
                            <w:sz w:val="28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注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：同意画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“○”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，不同意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画“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×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”,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加盖公章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有效。</w:t>
                        </w:r>
                      </w:p>
                      <w:p w:rsidR="004657B8" w:rsidRPr="004657B8" w:rsidRDefault="004657B8" w:rsidP="00B3684D">
                        <w:pPr>
                          <w:spacing w:beforeLines="50" w:before="156"/>
                          <w:jc w:val="left"/>
                          <w:rPr>
                            <w:rFonts w:ascii="仿宋_GB2312" w:eastAsia="仿宋_GB2312"/>
                            <w:b/>
                            <w:sz w:val="28"/>
                            <w:u w:val="single"/>
                          </w:rPr>
                        </w:pPr>
                      </w:p>
                      <w:p w:rsidR="009C55F6" w:rsidRPr="00B3684D" w:rsidRDefault="009C55F6" w:rsidP="00DB3DCC">
                        <w:pPr>
                          <w:jc w:val="left"/>
                          <w:rPr>
                            <w:rFonts w:ascii="仿宋_GB2312" w:eastAsia="仿宋_GB2312" w:hint="eastAsia"/>
                            <w:sz w:val="28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注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：同意画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“○”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，不同意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画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“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×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”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,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="00B3684D" w:rsidRPr="00B3684D">
                          <w:rPr>
                            <w:rFonts w:ascii="仿宋_GB2312" w:eastAsia="仿宋_GB2312" w:hint="eastAsia"/>
                            <w:sz w:val="28"/>
                          </w:rPr>
                          <w:t>加盖公章</w:t>
                        </w:r>
                        <w:r w:rsidR="00B3684D" w:rsidRPr="00B3684D">
                          <w:rPr>
                            <w:rFonts w:ascii="仿宋_GB2312" w:eastAsia="仿宋_GB2312"/>
                            <w:sz w:val="28"/>
                          </w:rPr>
                          <w:t>有效。</w:t>
                        </w:r>
                      </w:p>
                    </w:txbxContent>
                  </v:textbox>
                </v:shape>
                <v:shape id="文本框 2" o:spid="_x0000_s1028" type="#_x0000_t202" style="position:absolute;top:17872;width:71989;height:20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    <v:textbox>
                    <w:txbxContent>
                      <w:p w:rsidR="00B3684D" w:rsidRPr="00B3684D" w:rsidRDefault="00B3684D" w:rsidP="00B3684D">
                        <w:pPr>
                          <w:jc w:val="center"/>
                          <w:rPr>
                            <w:rFonts w:ascii="方正小标宋简体" w:eastAsia="方正小标宋简体"/>
                            <w:sz w:val="32"/>
                          </w:rPr>
                        </w:pPr>
                        <w:r w:rsidRPr="00B3684D">
                          <w:rPr>
                            <w:rFonts w:ascii="方正小标宋简体" w:eastAsia="方正小标宋简体" w:hint="eastAsia"/>
                            <w:sz w:val="32"/>
                          </w:rPr>
                          <w:t>北京交通大学交通运输学院博士预答辩表决票</w:t>
                        </w:r>
                      </w:p>
                      <w:p w:rsidR="00B3684D" w:rsidRPr="00B3684D" w:rsidRDefault="00B3684D" w:rsidP="00B3684D">
                        <w:pPr>
                          <w:jc w:val="left"/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姓名：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  专业：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</w:t>
                        </w:r>
                        <w:r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   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日期： </w:t>
                        </w:r>
                        <w:r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年 </w:t>
                        </w:r>
                        <w:r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月 </w:t>
                        </w:r>
                        <w:r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日</w:t>
                        </w:r>
                      </w:p>
                      <w:p w:rsidR="00B3684D" w:rsidRPr="00B3684D" w:rsidRDefault="00B3684D" w:rsidP="00B3684D">
                        <w:pPr>
                          <w:jc w:val="left"/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论文题目：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                                          </w:t>
                        </w:r>
                      </w:p>
                      <w:p w:rsidR="00B3684D" w:rsidRPr="00B3684D" w:rsidRDefault="00B3684D" w:rsidP="00B3684D">
                        <w:pPr>
                          <w:spacing w:beforeLines="50" w:before="156"/>
                          <w:jc w:val="left"/>
                          <w:rPr>
                            <w:rFonts w:ascii="仿宋_GB2312" w:eastAsia="仿宋_GB2312"/>
                            <w:b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</w:rPr>
                          <w:t>是否</w:t>
                        </w:r>
                        <w:r w:rsidRPr="00B3684D">
                          <w:rPr>
                            <w:rFonts w:ascii="仿宋_GB2312" w:eastAsia="仿宋_GB2312"/>
                            <w:b/>
                            <w:sz w:val="28"/>
                          </w:rPr>
                          <w:t>同意通过预答辩</w:t>
                        </w: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</w:rPr>
                          <w:t>：</w:t>
                        </w: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  <w:u w:val="single"/>
                          </w:rPr>
                          <w:t xml:space="preserve">          </w:t>
                        </w:r>
                      </w:p>
                      <w:p w:rsidR="00B3684D" w:rsidRPr="00B3684D" w:rsidRDefault="00B3684D" w:rsidP="00B3684D">
                        <w:pPr>
                          <w:jc w:val="left"/>
                          <w:rPr>
                            <w:rFonts w:ascii="仿宋_GB2312" w:eastAsia="仿宋_GB2312" w:hint="eastAsia"/>
                            <w:sz w:val="28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注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：同意画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“○”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，不同意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画“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×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”,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加盖公章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有效。</w:t>
                        </w:r>
                      </w:p>
                    </w:txbxContent>
                  </v:textbox>
                </v:shape>
                <v:shape id="文本框 2" o:spid="_x0000_s1029" type="#_x0000_t202" style="position:absolute;top:38737;width:71989;height:20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<v:textbox>
                    <w:txbxContent>
                      <w:p w:rsidR="00B3684D" w:rsidRPr="00B3684D" w:rsidRDefault="00B3684D" w:rsidP="00B3684D">
                        <w:pPr>
                          <w:jc w:val="center"/>
                          <w:rPr>
                            <w:rFonts w:ascii="方正小标宋简体" w:eastAsia="方正小标宋简体"/>
                            <w:sz w:val="32"/>
                          </w:rPr>
                        </w:pPr>
                        <w:r w:rsidRPr="00B3684D">
                          <w:rPr>
                            <w:rFonts w:ascii="方正小标宋简体" w:eastAsia="方正小标宋简体" w:hint="eastAsia"/>
                            <w:sz w:val="32"/>
                          </w:rPr>
                          <w:t>北京交通大学交通运输学院博士预答辩表决票</w:t>
                        </w:r>
                      </w:p>
                      <w:p w:rsidR="00B3684D" w:rsidRPr="00B3684D" w:rsidRDefault="00B3684D" w:rsidP="00B3684D">
                        <w:pPr>
                          <w:jc w:val="left"/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姓名：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  专业：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</w:t>
                        </w:r>
                        <w:r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   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日期： </w:t>
                        </w:r>
                        <w:r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年 </w:t>
                        </w:r>
                        <w:r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月 </w:t>
                        </w:r>
                        <w:r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日</w:t>
                        </w:r>
                      </w:p>
                      <w:p w:rsidR="00B3684D" w:rsidRPr="00B3684D" w:rsidRDefault="00B3684D" w:rsidP="00B3684D">
                        <w:pPr>
                          <w:jc w:val="left"/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论文题目：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                                          </w:t>
                        </w:r>
                      </w:p>
                      <w:p w:rsidR="00B3684D" w:rsidRPr="00B3684D" w:rsidRDefault="00B3684D" w:rsidP="00B3684D">
                        <w:pPr>
                          <w:spacing w:beforeLines="50" w:before="156"/>
                          <w:jc w:val="left"/>
                          <w:rPr>
                            <w:rFonts w:ascii="仿宋_GB2312" w:eastAsia="仿宋_GB2312"/>
                            <w:b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</w:rPr>
                          <w:t>是否</w:t>
                        </w:r>
                        <w:r w:rsidRPr="00B3684D">
                          <w:rPr>
                            <w:rFonts w:ascii="仿宋_GB2312" w:eastAsia="仿宋_GB2312"/>
                            <w:b/>
                            <w:sz w:val="28"/>
                          </w:rPr>
                          <w:t>同意通过预答辩</w:t>
                        </w: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</w:rPr>
                          <w:t>：</w:t>
                        </w: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  <w:u w:val="single"/>
                          </w:rPr>
                          <w:t xml:space="preserve">          </w:t>
                        </w:r>
                      </w:p>
                      <w:p w:rsidR="00B3684D" w:rsidRPr="00B3684D" w:rsidRDefault="00B3684D" w:rsidP="00B3684D">
                        <w:pPr>
                          <w:jc w:val="left"/>
                          <w:rPr>
                            <w:rFonts w:ascii="仿宋_GB2312" w:eastAsia="仿宋_GB2312" w:hint="eastAsia"/>
                            <w:sz w:val="28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注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：同意画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“○”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，不同意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画“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×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”,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加盖公章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有效。</w:t>
                        </w:r>
                      </w:p>
                    </w:txbxContent>
                  </v:textbox>
                </v:shape>
                <v:shape id="文本框 2" o:spid="_x0000_s1030" type="#_x0000_t202" style="position:absolute;top:59685;width:71989;height:20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<v:textbox>
                    <w:txbxContent>
                      <w:p w:rsidR="00B3684D" w:rsidRPr="00B3684D" w:rsidRDefault="00B3684D" w:rsidP="00B3684D">
                        <w:pPr>
                          <w:jc w:val="center"/>
                          <w:rPr>
                            <w:rFonts w:ascii="方正小标宋简体" w:eastAsia="方正小标宋简体"/>
                            <w:sz w:val="32"/>
                          </w:rPr>
                        </w:pPr>
                        <w:r w:rsidRPr="00B3684D">
                          <w:rPr>
                            <w:rFonts w:ascii="方正小标宋简体" w:eastAsia="方正小标宋简体" w:hint="eastAsia"/>
                            <w:sz w:val="32"/>
                          </w:rPr>
                          <w:t>北京交通大学交通运输学院博士预答辩表决票</w:t>
                        </w:r>
                      </w:p>
                      <w:p w:rsidR="00B3684D" w:rsidRPr="00B3684D" w:rsidRDefault="00B3684D" w:rsidP="00B3684D">
                        <w:pPr>
                          <w:jc w:val="left"/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姓名：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  专业：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</w:t>
                        </w:r>
                        <w:r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   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日期： </w:t>
                        </w:r>
                        <w:r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年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月 </w:t>
                        </w:r>
                        <w:r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日</w:t>
                        </w:r>
                      </w:p>
                      <w:p w:rsidR="00B3684D" w:rsidRPr="00B3684D" w:rsidRDefault="00B3684D" w:rsidP="00B3684D">
                        <w:pPr>
                          <w:jc w:val="left"/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论文题目：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                                          </w:t>
                        </w:r>
                      </w:p>
                      <w:p w:rsidR="00B3684D" w:rsidRPr="00B3684D" w:rsidRDefault="00B3684D" w:rsidP="00B3684D">
                        <w:pPr>
                          <w:spacing w:beforeLines="50" w:before="156"/>
                          <w:jc w:val="left"/>
                          <w:rPr>
                            <w:rFonts w:ascii="仿宋_GB2312" w:eastAsia="仿宋_GB2312"/>
                            <w:b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</w:rPr>
                          <w:t>是否</w:t>
                        </w:r>
                        <w:r w:rsidRPr="00B3684D">
                          <w:rPr>
                            <w:rFonts w:ascii="仿宋_GB2312" w:eastAsia="仿宋_GB2312"/>
                            <w:b/>
                            <w:sz w:val="28"/>
                          </w:rPr>
                          <w:t>同意通过预答辩</w:t>
                        </w: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</w:rPr>
                          <w:t>：</w:t>
                        </w: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  <w:u w:val="single"/>
                          </w:rPr>
                          <w:t xml:space="preserve">          </w:t>
                        </w:r>
                      </w:p>
                      <w:p w:rsidR="00B3684D" w:rsidRPr="00B3684D" w:rsidRDefault="00B3684D" w:rsidP="00B3684D">
                        <w:pPr>
                          <w:jc w:val="left"/>
                          <w:rPr>
                            <w:rFonts w:ascii="仿宋_GB2312" w:eastAsia="仿宋_GB2312" w:hint="eastAsia"/>
                            <w:sz w:val="28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注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：同意画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“○”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，不同意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画“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×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”,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加盖公章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有效。</w:t>
                        </w:r>
                      </w:p>
                    </w:txbxContent>
                  </v:textbox>
                </v:shape>
                <v:shape id="文本框 2" o:spid="_x0000_s1031" type="#_x0000_t202" style="position:absolute;top:80633;width:71989;height:20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    <v:textbox>
                    <w:txbxContent>
                      <w:p w:rsidR="00B3684D" w:rsidRPr="00B3684D" w:rsidRDefault="00B3684D" w:rsidP="00B3684D">
                        <w:pPr>
                          <w:jc w:val="center"/>
                          <w:rPr>
                            <w:rFonts w:ascii="方正小标宋简体" w:eastAsia="方正小标宋简体"/>
                            <w:sz w:val="32"/>
                          </w:rPr>
                        </w:pPr>
                        <w:bookmarkStart w:id="1" w:name="_GoBack"/>
                        <w:bookmarkEnd w:id="1"/>
                        <w:r w:rsidRPr="00B3684D">
                          <w:rPr>
                            <w:rFonts w:ascii="方正小标宋简体" w:eastAsia="方正小标宋简体" w:hint="eastAsia"/>
                            <w:sz w:val="32"/>
                          </w:rPr>
                          <w:t>北京交通大学交通运输学院博士预答辩表决票</w:t>
                        </w:r>
                      </w:p>
                      <w:p w:rsidR="00B3684D" w:rsidRPr="00B3684D" w:rsidRDefault="00B3684D" w:rsidP="00B3684D">
                        <w:pPr>
                          <w:jc w:val="left"/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姓名：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  专业：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</w:t>
                        </w:r>
                        <w:r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   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日期： </w:t>
                        </w:r>
                        <w:r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年</w:t>
                        </w:r>
                        <w:r>
                          <w:rPr>
                            <w:rFonts w:ascii="仿宋_GB2312" w:eastAsia="仿宋_GB2312"/>
                            <w:sz w:val="28"/>
                          </w:rPr>
                          <w:t xml:space="preserve">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月 </w:t>
                        </w:r>
                        <w:r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日</w:t>
                        </w:r>
                      </w:p>
                      <w:p w:rsidR="00B3684D" w:rsidRPr="00B3684D" w:rsidRDefault="00B3684D" w:rsidP="00B3684D">
                        <w:pPr>
                          <w:jc w:val="left"/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论文题目：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                                          </w:t>
                        </w:r>
                      </w:p>
                      <w:p w:rsidR="00B3684D" w:rsidRPr="00B3684D" w:rsidRDefault="00B3684D" w:rsidP="00B3684D">
                        <w:pPr>
                          <w:spacing w:beforeLines="50" w:before="156"/>
                          <w:jc w:val="left"/>
                          <w:rPr>
                            <w:rFonts w:ascii="仿宋_GB2312" w:eastAsia="仿宋_GB2312"/>
                            <w:b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</w:rPr>
                          <w:t>是否</w:t>
                        </w:r>
                        <w:r w:rsidRPr="00B3684D">
                          <w:rPr>
                            <w:rFonts w:ascii="仿宋_GB2312" w:eastAsia="仿宋_GB2312"/>
                            <w:b/>
                            <w:sz w:val="28"/>
                          </w:rPr>
                          <w:t>同意通过预答辩</w:t>
                        </w: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</w:rPr>
                          <w:t>：</w:t>
                        </w: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  <w:u w:val="single"/>
                          </w:rPr>
                          <w:t xml:space="preserve">          </w:t>
                        </w:r>
                      </w:p>
                      <w:p w:rsidR="00B3684D" w:rsidRPr="00B3684D" w:rsidRDefault="00B3684D" w:rsidP="00B3684D">
                        <w:pPr>
                          <w:jc w:val="left"/>
                          <w:rPr>
                            <w:rFonts w:ascii="仿宋_GB2312" w:eastAsia="仿宋_GB2312" w:hint="eastAsia"/>
                            <w:sz w:val="28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注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：同意画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“○”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，不同意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画“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×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”,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加盖公章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有效。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sectPr w:rsidR="005D1BCF" w:rsidRPr="005D1BCF" w:rsidSect="00DE7902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53B" w:rsidRDefault="00AA553B" w:rsidP="00DE7902">
      <w:r>
        <w:separator/>
      </w:r>
    </w:p>
  </w:endnote>
  <w:endnote w:type="continuationSeparator" w:id="0">
    <w:p w:rsidR="00AA553B" w:rsidRDefault="00AA553B" w:rsidP="00DE7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53B" w:rsidRDefault="00AA553B" w:rsidP="00DE7902">
      <w:r>
        <w:separator/>
      </w:r>
    </w:p>
  </w:footnote>
  <w:footnote w:type="continuationSeparator" w:id="0">
    <w:p w:rsidR="00AA553B" w:rsidRDefault="00AA553B" w:rsidP="00DE7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215093"/>
    <w:multiLevelType w:val="multilevel"/>
    <w:tmpl w:val="4821509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25FCB"/>
    <w:rsid w:val="000A066B"/>
    <w:rsid w:val="00386CBF"/>
    <w:rsid w:val="00457DA0"/>
    <w:rsid w:val="004639A9"/>
    <w:rsid w:val="004657B8"/>
    <w:rsid w:val="004D67AF"/>
    <w:rsid w:val="005D1BCF"/>
    <w:rsid w:val="00682C8F"/>
    <w:rsid w:val="009B70A6"/>
    <w:rsid w:val="009C55F6"/>
    <w:rsid w:val="009D1BED"/>
    <w:rsid w:val="00AA553B"/>
    <w:rsid w:val="00AB4519"/>
    <w:rsid w:val="00B14278"/>
    <w:rsid w:val="00B3684D"/>
    <w:rsid w:val="00C5691E"/>
    <w:rsid w:val="00C72361"/>
    <w:rsid w:val="00D26E14"/>
    <w:rsid w:val="00DB3DCC"/>
    <w:rsid w:val="00DE7902"/>
    <w:rsid w:val="00E6012D"/>
    <w:rsid w:val="00E76B32"/>
    <w:rsid w:val="11125FCB"/>
    <w:rsid w:val="18B7307B"/>
    <w:rsid w:val="19EE29CF"/>
    <w:rsid w:val="1E3D12F3"/>
    <w:rsid w:val="74E9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71CB97"/>
  <w15:docId w15:val="{DB8B7A16-F884-411F-8FF0-536066AE2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kern w:val="2"/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kern w:val="2"/>
      <w:sz w:val="18"/>
      <w:szCs w:val="18"/>
    </w:rPr>
  </w:style>
  <w:style w:type="table" w:styleId="a7">
    <w:name w:val="Table Grid"/>
    <w:basedOn w:val="a1"/>
    <w:rsid w:val="009C5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unhideWhenUsed/>
    <w:rsid w:val="00B3684D"/>
    <w:rPr>
      <w:sz w:val="18"/>
      <w:szCs w:val="18"/>
    </w:rPr>
  </w:style>
  <w:style w:type="character" w:customStyle="1" w:styleId="a9">
    <w:name w:val="批注框文本 字符"/>
    <w:basedOn w:val="a0"/>
    <w:link w:val="a8"/>
    <w:semiHidden/>
    <w:rsid w:val="00B3684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3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20130227100631%20(2)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20130227100631 (2).wpt</Template>
  <TotalTime>131</TotalTime>
  <Pages>3</Pages>
  <Words>164</Words>
  <Characters>941</Characters>
  <Application>Microsoft Office Word</Application>
  <DocSecurity>0</DocSecurity>
  <Lines>7</Lines>
  <Paragraphs>2</Paragraphs>
  <ScaleCrop>false</ScaleCrop>
  <Company>Microsoft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</dc:title>
  <dc:creator>lenovo</dc:creator>
  <cp:lastModifiedBy>li senhui</cp:lastModifiedBy>
  <cp:revision>12</cp:revision>
  <cp:lastPrinted>2024-04-02T08:10:00Z</cp:lastPrinted>
  <dcterms:created xsi:type="dcterms:W3CDTF">2018-06-29T01:29:00Z</dcterms:created>
  <dcterms:modified xsi:type="dcterms:W3CDTF">2024-04-02T08:17:00Z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>
    <vt:lpwstr>6</vt:lpwstr>
  </property>
  <property fmtid="{D5CDD505-2E9C-101B-9397-08002B2CF9AE}" pid="3" name="KSOProductBuildVer">
    <vt:lpwstr>2052-10.1.0.7359</vt:lpwstr>
  </property>
</Properties>
</file>