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B8B" w:rsidRPr="005F7B8B" w:rsidRDefault="005F7B8B" w:rsidP="005F7B8B">
      <w:pPr>
        <w:jc w:val="center"/>
        <w:rPr>
          <w:rFonts w:eastAsia="仿宋_GB2312"/>
          <w:b/>
          <w:sz w:val="32"/>
          <w:szCs w:val="32"/>
        </w:rPr>
      </w:pPr>
      <w:bookmarkStart w:id="0" w:name="_GoBack"/>
      <w:bookmarkEnd w:id="0"/>
      <w:r w:rsidRPr="005F7B8B">
        <w:rPr>
          <w:rFonts w:eastAsia="仿宋_GB2312" w:hint="eastAsia"/>
          <w:b/>
          <w:sz w:val="32"/>
          <w:szCs w:val="32"/>
        </w:rPr>
        <w:t>北京交通大学岗位履职聘期考核表</w:t>
      </w:r>
    </w:p>
    <w:p w:rsidR="005F7B8B" w:rsidRDefault="005F7B8B" w:rsidP="005F7B8B">
      <w:pPr>
        <w:jc w:val="center"/>
        <w:rPr>
          <w:rFonts w:ascii="仿宋_GB2312" w:eastAsia="仿宋_GB2312"/>
          <w:b/>
          <w:bCs/>
          <w:sz w:val="24"/>
        </w:rPr>
      </w:pPr>
      <w:r w:rsidRPr="00673F17">
        <w:rPr>
          <w:rFonts w:ascii="仿宋_GB2312" w:eastAsia="仿宋_GB2312" w:hint="eastAsia"/>
          <w:b/>
          <w:sz w:val="24"/>
        </w:rPr>
        <w:t>（教师岗位、院系其他专技岗位</w:t>
      </w:r>
      <w:r w:rsidRPr="00673F17">
        <w:rPr>
          <w:rFonts w:ascii="仿宋_GB2312" w:eastAsia="仿宋_GB2312" w:hint="eastAsia"/>
          <w:b/>
          <w:bCs/>
          <w:sz w:val="24"/>
        </w:rPr>
        <w:t>）</w:t>
      </w:r>
    </w:p>
    <w:p w:rsidR="005F7B8B" w:rsidRPr="00851CFD" w:rsidRDefault="005F7B8B" w:rsidP="00873D62">
      <w:pPr>
        <w:spacing w:beforeLines="50"/>
        <w:jc w:val="center"/>
        <w:rPr>
          <w:rFonts w:ascii="仿宋_GB2312" w:eastAsia="仿宋_GB2312"/>
          <w:b/>
          <w:bCs/>
          <w:sz w:val="24"/>
        </w:rPr>
      </w:pPr>
      <w:r w:rsidRPr="00851CFD">
        <w:rPr>
          <w:rFonts w:eastAsia="仿宋_GB2312" w:hint="eastAsia"/>
          <w:b/>
          <w:sz w:val="24"/>
        </w:rPr>
        <w:t>（聘期起止时间：</w:t>
      </w:r>
      <w:r w:rsidR="00851CFD" w:rsidRPr="00851CFD">
        <w:rPr>
          <w:rFonts w:eastAsia="仿宋_GB2312" w:hint="eastAsia"/>
          <w:b/>
          <w:sz w:val="24"/>
        </w:rPr>
        <w:t xml:space="preserve">2021</w:t>
      </w:r>
      <w:r w:rsidRPr="00851CFD">
        <w:rPr>
          <w:rFonts w:eastAsia="仿宋_GB2312" w:hint="eastAsia"/>
          <w:b/>
          <w:sz w:val="24"/>
        </w:rPr>
        <w:t>年</w:t>
      </w:r>
      <w:r w:rsidR="00851CFD" w:rsidRPr="00851CFD">
        <w:rPr>
          <w:rFonts w:eastAsia="仿宋_GB2312" w:hint="eastAsia"/>
          <w:b/>
          <w:sz w:val="24"/>
        </w:rPr>
        <w:t xml:space="preserve">1</w:t>
      </w:r>
      <w:r w:rsidRPr="00851CFD">
        <w:rPr>
          <w:rFonts w:eastAsia="仿宋_GB2312" w:hint="eastAsia"/>
          <w:b/>
          <w:sz w:val="24"/>
        </w:rPr>
        <w:t>月</w:t>
      </w:r>
      <w:r w:rsidR="00851CFD" w:rsidRPr="00851CFD">
        <w:rPr>
          <w:rFonts w:eastAsia="仿宋_GB2312" w:hint="eastAsia"/>
          <w:b/>
          <w:sz w:val="24"/>
        </w:rPr>
        <w:t xml:space="preserve">1</w:t>
      </w:r>
      <w:r w:rsidRPr="00851CFD">
        <w:rPr>
          <w:rFonts w:eastAsia="仿宋_GB2312" w:hint="eastAsia"/>
          <w:b/>
          <w:sz w:val="24"/>
        </w:rPr>
        <w:t>日至</w:t>
      </w:r>
      <w:r w:rsidR="00851CFD" w:rsidRPr="00851CFD">
        <w:rPr>
          <w:rFonts w:eastAsia="仿宋_GB2312" w:hint="eastAsia"/>
          <w:b/>
          <w:sz w:val="24"/>
        </w:rPr>
        <w:t xml:space="preserve">2024</w:t>
      </w:r>
      <w:r w:rsidRPr="00851CFD">
        <w:rPr>
          <w:rFonts w:eastAsia="仿宋_GB2312" w:hint="eastAsia"/>
          <w:b/>
          <w:sz w:val="24"/>
        </w:rPr>
        <w:t>年</w:t>
      </w:r>
      <w:r w:rsidR="00851CFD" w:rsidRPr="00851CFD">
        <w:rPr>
          <w:rFonts w:eastAsia="仿宋_GB2312" w:hint="eastAsia"/>
          <w:b/>
          <w:sz w:val="24"/>
        </w:rPr>
        <w:t xml:space="preserve">12</w:t>
      </w:r>
      <w:r w:rsidRPr="00851CFD">
        <w:rPr>
          <w:rFonts w:eastAsia="仿宋_GB2312" w:hint="eastAsia"/>
          <w:b/>
          <w:sz w:val="24"/>
        </w:rPr>
        <w:t>月</w:t>
      </w:r>
      <w:r w:rsidR="00851CFD" w:rsidRPr="00851CFD">
        <w:rPr>
          <w:rFonts w:eastAsia="仿宋_GB2312" w:hint="eastAsia"/>
          <w:b/>
          <w:sz w:val="24"/>
        </w:rPr>
        <w:t xml:space="preserve">31</w:t>
      </w:r>
      <w:r w:rsidRPr="00851CFD">
        <w:rPr>
          <w:rFonts w:eastAsia="仿宋_GB2312" w:hint="eastAsia"/>
          <w:b/>
          <w:sz w:val="24"/>
        </w:rPr>
        <w:t>日</w:t>
      </w:r>
      <w:r w:rsidRPr="00851CFD">
        <w:rPr>
          <w:rFonts w:eastAsia="仿宋_GB2312" w:hint="eastAsia"/>
          <w:b/>
          <w:sz w:val="24"/>
        </w:rPr>
        <w:t xml:space="preserve"> </w:t>
      </w:r>
      <w:r w:rsidRPr="00851CFD">
        <w:rPr>
          <w:rFonts w:eastAsia="仿宋_GB2312" w:hint="eastAsia"/>
          <w:b/>
          <w:sz w:val="24"/>
        </w:rPr>
        <w:t>）</w:t>
      </w:r>
    </w:p>
    <w:p w:rsidR="005F7B8B" w:rsidRPr="00851CFD" w:rsidRDefault="005F7B8B" w:rsidP="005F7B8B">
      <w:pPr>
        <w:rPr>
          <w:rFonts w:eastAsia="仿宋_GB2312"/>
          <w:b/>
          <w:sz w:val="24"/>
        </w:rPr>
      </w:pPr>
    </w:p>
    <w:p w:rsidR="005F7B8B" w:rsidRPr="00851CFD" w:rsidRDefault="005F7B8B" w:rsidP="005F7B8B">
      <w:pPr>
        <w:rPr>
          <w:b/>
        </w:rPr>
      </w:pPr>
      <w:r w:rsidRPr="00851CFD">
        <w:rPr>
          <w:rFonts w:eastAsia="黑体" w:hint="eastAsia"/>
          <w:bCs/>
          <w:sz w:val="24"/>
        </w:rPr>
        <w:t>一、</w:t>
      </w:r>
      <w:r w:rsidRPr="00851CFD">
        <w:rPr>
          <w:rFonts w:eastAsia="黑体"/>
          <w:bCs/>
          <w:sz w:val="24"/>
        </w:rPr>
        <w:t>个人基本情况</w:t>
      </w:r>
      <w:r w:rsidRPr="00851CFD">
        <w:rPr>
          <w:rFonts w:eastAsia="黑体" w:hint="eastAsia"/>
          <w:bCs/>
          <w:sz w:val="24"/>
        </w:rPr>
        <w:t xml:space="preserve">                             </w:t>
      </w:r>
      <w:r w:rsidRPr="00851CFD">
        <w:rPr>
          <w:rFonts w:hint="eastAsia"/>
          <w:b/>
        </w:rPr>
        <w:t xml:space="preserve">单位序号：</w:t>
      </w:r>
      <w:r w:rsidR="00851CFD" w:rsidRPr="00851CFD">
        <w:rPr>
          <w:rFonts w:hint="eastAsia"/>
          <w:b/>
        </w:rPr>
        <w:t xml:space="preserve">6 </w:t>
      </w:r>
      <w:r w:rsidRPr="00851CFD">
        <w:rPr>
          <w:rFonts w:hint="eastAsia"/>
          <w:b/>
        </w:rPr>
        <w:t>存档序号：</w:t>
      </w:r>
      <w:r w:rsidR="00851CFD" w:rsidRPr="00851CFD">
        <w:rPr>
          <w:rFonts w:hint="eastAsia"/>
          <w:b/>
        </w:rPr>
        <w:t xml:space="preserve">150</w:t>
      </w:r>
    </w:p>
    <w:tbl>
      <w:tblPr>
        <w:tblW w:w="5000" w:type="pct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3"/>
        <w:gridCol w:w="1399"/>
        <w:gridCol w:w="1434"/>
        <w:gridCol w:w="1390"/>
        <w:gridCol w:w="1589"/>
        <w:gridCol w:w="1665"/>
      </w:tblGrid>
      <w:tr w:rsidR="005F7B8B" w:rsidRPr="00673F17" w:rsidTr="00A60A26">
        <w:trPr>
          <w:trHeight w:val="567"/>
        </w:trPr>
        <w:tc>
          <w:tcPr>
            <w:tcW w:w="1094" w:type="pct"/>
            <w:vAlign w:val="center"/>
          </w:tcPr>
          <w:p w:rsidR="005F7B8B" w:rsidRPr="00673F17" w:rsidRDefault="005F7B8B" w:rsidP="00C53286">
            <w:pPr>
              <w:jc w:val="center"/>
            </w:pPr>
            <w:bookmarkStart w:id="1" w:name="s2"/>
            <w:bookmarkEnd w:id="1"/>
            <w:r w:rsidRPr="00673F17">
              <w:rPr>
                <w:szCs w:val="21"/>
              </w:rPr>
              <w:t>姓名</w:t>
            </w:r>
          </w:p>
        </w:tc>
        <w:tc>
          <w:tcPr>
            <w:tcW w:w="731" w:type="pct"/>
            <w:vAlign w:val="center"/>
          </w:tcPr>
          <w:p w:rsidR="005F7B8B" w:rsidRPr="00673F17" w:rsidRDefault="00851CFD" w:rsidP="00C53286">
            <w:pPr>
              <w:jc w:val="center"/>
            </w:pPr>
            <w:r>
              <w:rPr>
                <w:rFonts w:hint="eastAsia"/>
              </w:rPr>
              <w:t xml:space="preserve">黄艳春</w:t>
            </w:r>
          </w:p>
        </w:tc>
        <w:tc>
          <w:tcPr>
            <w:tcW w:w="749" w:type="pct"/>
            <w:vAlign w:val="center"/>
          </w:tcPr>
          <w:p w:rsidR="005F7B8B" w:rsidRPr="00673F17" w:rsidRDefault="005F7B8B" w:rsidP="00C53286">
            <w:pPr>
              <w:jc w:val="center"/>
            </w:pPr>
            <w:r w:rsidRPr="00673F17">
              <w:rPr>
                <w:rFonts w:hint="eastAsia"/>
                <w:szCs w:val="21"/>
              </w:rPr>
              <w:t>工资号</w:t>
            </w:r>
          </w:p>
        </w:tc>
        <w:tc>
          <w:tcPr>
            <w:tcW w:w="726" w:type="pct"/>
            <w:vAlign w:val="center"/>
          </w:tcPr>
          <w:p w:rsidR="005F7B8B" w:rsidRPr="00673F17" w:rsidRDefault="00851CFD" w:rsidP="00C53286">
            <w:pPr>
              <w:jc w:val="center"/>
            </w:pPr>
            <w:r>
              <w:rPr>
                <w:rFonts w:hint="eastAsia"/>
              </w:rPr>
              <w:t xml:space="preserve">849</w:t>
            </w:r>
          </w:p>
        </w:tc>
        <w:tc>
          <w:tcPr>
            <w:tcW w:w="830" w:type="pct"/>
            <w:vAlign w:val="center"/>
          </w:tcPr>
          <w:p w:rsidR="005F7B8B" w:rsidRPr="00673F17" w:rsidRDefault="00B45107" w:rsidP="00C53286">
            <w:pPr>
              <w:jc w:val="center"/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869" w:type="pct"/>
            <w:vAlign w:val="center"/>
          </w:tcPr>
          <w:p w:rsidR="005F7B8B" w:rsidRPr="00673F17" w:rsidRDefault="00B62C63" w:rsidP="00C53286">
            <w:pPr>
              <w:jc w:val="center"/>
            </w:pPr>
            <w:r w:rsidRPr="00E94130">
              <w:t xml:space="preserve">中共党员</w:t>
            </w:r>
          </w:p>
        </w:tc>
      </w:tr>
      <w:tr w:rsidR="005F7B8B" w:rsidRPr="00673F17" w:rsidTr="00A60A26">
        <w:trPr>
          <w:trHeight w:val="567"/>
        </w:trPr>
        <w:tc>
          <w:tcPr>
            <w:tcW w:w="1094" w:type="pct"/>
            <w:vAlign w:val="center"/>
          </w:tcPr>
          <w:p w:rsidR="005F7B8B" w:rsidRPr="00673F17" w:rsidRDefault="005F7B8B" w:rsidP="00C53286">
            <w:pPr>
              <w:jc w:val="center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现专业</w:t>
            </w:r>
            <w:proofErr w:type="gramEnd"/>
            <w:r>
              <w:rPr>
                <w:rFonts w:hint="eastAsia"/>
                <w:szCs w:val="21"/>
              </w:rPr>
              <w:t>技术职务</w:t>
            </w:r>
          </w:p>
        </w:tc>
        <w:tc>
          <w:tcPr>
            <w:tcW w:w="731" w:type="pct"/>
            <w:vAlign w:val="center"/>
          </w:tcPr>
          <w:p w:rsidR="005F7B8B" w:rsidRPr="00673F17" w:rsidRDefault="000C6828" w:rsidP="00C53286">
            <w:pPr>
              <w:jc w:val="center"/>
            </w:pPr>
            <w:r>
              <w:rPr>
                <w:rFonts w:hint="eastAsia"/>
              </w:rPr>
              <w:t xml:space="preserve">副教授</w:t>
            </w:r>
          </w:p>
        </w:tc>
        <w:tc>
          <w:tcPr>
            <w:tcW w:w="749" w:type="pct"/>
            <w:vAlign w:val="center"/>
          </w:tcPr>
          <w:p w:rsidR="005F7B8B" w:rsidRPr="00673F17" w:rsidRDefault="00B45107" w:rsidP="00C53286">
            <w:pPr>
              <w:jc w:val="center"/>
            </w:pPr>
            <w:r w:rsidRPr="00673F17">
              <w:rPr>
                <w:rFonts w:hint="eastAsia"/>
              </w:rPr>
              <w:t>工作单位</w:t>
            </w:r>
          </w:p>
        </w:tc>
        <w:tc>
          <w:tcPr>
            <w:tcW w:w="2425" w:type="pct"/>
            <w:gridSpan w:val="3"/>
            <w:vAlign w:val="center"/>
          </w:tcPr>
          <w:p w:rsidR="005F7B8B" w:rsidRPr="00673F17" w:rsidRDefault="00B45107" w:rsidP="00C53286">
            <w:pPr>
              <w:jc w:val="center"/>
            </w:pPr>
            <w:r>
              <w:rPr>
                <w:rFonts w:hint="eastAsia"/>
              </w:rPr>
              <w:t xml:space="preserve">交通运输学院</w:t>
            </w:r>
          </w:p>
        </w:tc>
      </w:tr>
      <w:tr w:rsidR="005F7B8B" w:rsidRPr="00673F17" w:rsidTr="00A60A26">
        <w:trPr>
          <w:trHeight w:val="567"/>
        </w:trPr>
        <w:tc>
          <w:tcPr>
            <w:tcW w:w="1094" w:type="pct"/>
            <w:vAlign w:val="center"/>
          </w:tcPr>
          <w:p w:rsidR="005F7B8B" w:rsidRPr="00673F17" w:rsidRDefault="005F7B8B" w:rsidP="005F7B8B">
            <w:pPr>
              <w:jc w:val="center"/>
            </w:pPr>
            <w:r w:rsidRPr="00673F17">
              <w:rPr>
                <w:szCs w:val="21"/>
              </w:rPr>
              <w:t>现</w:t>
            </w:r>
            <w:r w:rsidRPr="00673F17">
              <w:rPr>
                <w:rFonts w:hint="eastAsia"/>
                <w:szCs w:val="21"/>
              </w:rPr>
              <w:t>聘</w:t>
            </w:r>
            <w:r w:rsidRPr="00673F17">
              <w:rPr>
                <w:szCs w:val="21"/>
              </w:rPr>
              <w:t xml:space="preserve">专业技术岗位</w:t>
            </w:r>
          </w:p>
        </w:tc>
        <w:tc>
          <w:tcPr>
            <w:tcW w:w="731" w:type="pct"/>
            <w:vAlign w:val="center"/>
          </w:tcPr>
          <w:p w:rsidR="005F7B8B" w:rsidRPr="00673F17" w:rsidRDefault="000C6828" w:rsidP="00C53286">
            <w:pPr>
              <w:jc w:val="center"/>
            </w:pPr>
            <w:r>
              <w:rPr>
                <w:rFonts w:hint="eastAsia"/>
              </w:rPr>
              <w:t xml:space="preserve">副教授三级</w:t>
            </w:r>
          </w:p>
        </w:tc>
        <w:tc>
          <w:tcPr>
            <w:tcW w:w="749" w:type="pct"/>
            <w:vAlign w:val="center"/>
          </w:tcPr>
          <w:p w:rsidR="005F7B8B" w:rsidRPr="00673F17" w:rsidRDefault="005F7B8B" w:rsidP="00A60A26">
            <w:pPr>
              <w:jc w:val="center"/>
            </w:pPr>
            <w:r w:rsidRPr="00673F17">
              <w:t>病事假天数</w:t>
            </w:r>
          </w:p>
        </w:tc>
        <w:tc>
          <w:tcPr>
            <w:tcW w:w="726" w:type="pct"/>
            <w:vAlign w:val="center"/>
          </w:tcPr>
          <w:p w:rsidR="005F7B8B" w:rsidRPr="00673F17" w:rsidRDefault="00851CFD" w:rsidP="00C53286">
            <w:pPr>
              <w:jc w:val="center"/>
            </w:pPr>
            <w:r>
              <w:rPr>
                <w:rFonts w:hint="eastAsia"/>
              </w:rPr>
              <w:t xml:space="preserve">0</w:t>
            </w:r>
          </w:p>
        </w:tc>
        <w:tc>
          <w:tcPr>
            <w:tcW w:w="830" w:type="pct"/>
            <w:vAlign w:val="center"/>
          </w:tcPr>
          <w:p w:rsidR="005F7B8B" w:rsidRPr="00673F17" w:rsidRDefault="005F7B8B" w:rsidP="00C53286">
            <w:pPr>
              <w:jc w:val="center"/>
            </w:pPr>
            <w:r w:rsidRPr="00673F17">
              <w:t>旷工天数</w:t>
            </w:r>
          </w:p>
        </w:tc>
        <w:tc>
          <w:tcPr>
            <w:tcW w:w="869" w:type="pct"/>
            <w:vAlign w:val="center"/>
          </w:tcPr>
          <w:p w:rsidR="005F7B8B" w:rsidRPr="00673F17" w:rsidRDefault="00851CFD" w:rsidP="00C53286">
            <w:pPr>
              <w:jc w:val="center"/>
            </w:pPr>
            <w:r>
              <w:rPr>
                <w:rFonts w:hint="eastAsia"/>
              </w:rPr>
              <w:t xml:space="preserve">0</w:t>
            </w:r>
          </w:p>
        </w:tc>
      </w:tr>
      <w:tr w:rsidR="005F7B8B" w:rsidRPr="00673F17" w:rsidTr="00A60A26">
        <w:trPr>
          <w:trHeight w:val="567"/>
        </w:trPr>
        <w:tc>
          <w:tcPr>
            <w:tcW w:w="1094" w:type="pct"/>
            <w:vAlign w:val="center"/>
          </w:tcPr>
          <w:p w:rsidR="005F7B8B" w:rsidRDefault="005F7B8B" w:rsidP="00C53286">
            <w:pPr>
              <w:jc w:val="center"/>
              <w:rPr>
                <w:rFonts w:hAnsi="宋体"/>
                <w:szCs w:val="21"/>
              </w:rPr>
            </w:pPr>
            <w:r w:rsidRPr="00673F17">
              <w:rPr>
                <w:rFonts w:hAnsi="宋体"/>
                <w:szCs w:val="21"/>
              </w:rPr>
              <w:t>现担（兼）任党政</w:t>
            </w:r>
          </w:p>
          <w:p w:rsidR="005F7B8B" w:rsidRPr="00673F17" w:rsidRDefault="005F7B8B" w:rsidP="00C53286">
            <w:pPr>
              <w:jc w:val="center"/>
            </w:pPr>
            <w:r w:rsidRPr="00673F17">
              <w:rPr>
                <w:rFonts w:hAnsi="宋体"/>
                <w:szCs w:val="21"/>
              </w:rPr>
              <w:t xml:space="preserve">职务</w:t>
            </w:r>
          </w:p>
        </w:tc>
        <w:tc>
          <w:tcPr>
            <w:tcW w:w="3906" w:type="pct"/>
            <w:gridSpan w:val="5"/>
            <w:vAlign w:val="center"/>
          </w:tcPr>
          <w:p w:rsidR="005F7B8B" w:rsidRPr="00673F17" w:rsidRDefault="00851CFD" w:rsidP="00C53286">
            <w:pPr>
              <w:jc w:val="center"/>
            </w:pPr>
            <w:r>
              <w:rPr>
                <w:rFonts w:hint="eastAsia"/>
              </w:rPr>
              <w:t xml:space="preserve">无</w:t>
            </w:r>
          </w:p>
        </w:tc>
      </w:tr>
      <w:tr w:rsidR="005F7B8B" w:rsidRPr="00673F17" w:rsidTr="00A60A26">
        <w:trPr>
          <w:trHeight w:val="567"/>
        </w:trPr>
        <w:tc>
          <w:tcPr>
            <w:tcW w:w="1094" w:type="pct"/>
            <w:vAlign w:val="center"/>
          </w:tcPr>
          <w:p w:rsidR="005F7B8B" w:rsidRPr="00673F17" w:rsidRDefault="005F7B8B" w:rsidP="00C53286">
            <w:pPr>
              <w:jc w:val="center"/>
              <w:rPr>
                <w:szCs w:val="21"/>
              </w:rPr>
            </w:pPr>
            <w:r w:rsidRPr="00673F17">
              <w:rPr>
                <w:rFonts w:hAnsi="宋体"/>
              </w:rPr>
              <w:t>社会兼职情况</w:t>
            </w:r>
          </w:p>
        </w:tc>
        <w:tc>
          <w:tcPr>
            <w:tcW w:w="3906" w:type="pct"/>
            <w:gridSpan w:val="5"/>
            <w:vAlign w:val="center"/>
          </w:tcPr>
          <w:p w:rsidR="005F7B8B" w:rsidRPr="00851CFD" w:rsidRDefault="00851CFD" w:rsidP="00851CFD">
            <w:pPr>
              <w:jc w:val="left"/>
            </w:pPr>
            <w:r>
              <w:t xml:space="preserve"/>
            </w:r>
          </w:p>
        </w:tc>
      </w:tr>
    </w:tbl>
    <w:p w:rsidR="005F7B8B" w:rsidRPr="00673F17" w:rsidRDefault="005F7B8B" w:rsidP="005F7B8B"/>
    <w:p w:rsidR="005F7B8B" w:rsidRPr="00673F17" w:rsidRDefault="005F7B8B" w:rsidP="005F7B8B">
      <w:r w:rsidRPr="00673F17">
        <w:rPr>
          <w:rFonts w:eastAsia="黑体" w:hint="eastAsia"/>
          <w:bCs/>
          <w:sz w:val="24"/>
        </w:rPr>
        <w:t>二、聘期</w:t>
      </w:r>
      <w:r w:rsidRPr="00673F17">
        <w:rPr>
          <w:rFonts w:eastAsia="黑体"/>
          <w:bCs/>
          <w:sz w:val="24"/>
        </w:rPr>
        <w:t>自我总体评价</w:t>
      </w:r>
      <w:r w:rsidRPr="00673F17">
        <w:t>（对照岗位聘用合同</w:t>
      </w:r>
      <w:r w:rsidRPr="00673F17">
        <w:rPr>
          <w:rFonts w:hint="eastAsia"/>
        </w:rPr>
        <w:t>及任务书完成情况</w:t>
      </w:r>
      <w:r w:rsidRPr="00673F17">
        <w:t>）</w:t>
      </w:r>
      <w:r w:rsidRPr="00673F17">
        <w:rPr>
          <w:rFonts w:hint="eastAsia"/>
        </w:rPr>
        <w:t>（</w:t>
      </w:r>
      <w:r w:rsidRPr="00673F17">
        <w:rPr>
          <w:rFonts w:hint="eastAsia"/>
        </w:rPr>
        <w:t>2000</w:t>
      </w:r>
      <w:r w:rsidRPr="00673F17">
        <w:rPr>
          <w:rFonts w:hint="eastAsia"/>
        </w:rPr>
        <w:t>字以内）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25"/>
        <w:gridCol w:w="3485"/>
        <w:gridCol w:w="4060"/>
      </w:tblGrid>
      <w:tr w:rsidR="005F7B8B" w:rsidRPr="00673F17" w:rsidTr="00851CFD">
        <w:trPr>
          <w:trHeight w:val="417"/>
        </w:trPr>
        <w:tc>
          <w:tcPr>
            <w:tcW w:w="2025" w:type="dxa"/>
            <w:vAlign w:val="center"/>
          </w:tcPr>
          <w:p w:rsidR="005F7B8B" w:rsidRPr="00673F17" w:rsidRDefault="005F7B8B" w:rsidP="00C53286">
            <w:pPr>
              <w:jc w:val="center"/>
            </w:pPr>
            <w:r w:rsidRPr="00673F17">
              <w:rPr>
                <w:rFonts w:hint="eastAsia"/>
              </w:rPr>
              <w:t>序号</w:t>
            </w:r>
          </w:p>
        </w:tc>
        <w:tc>
          <w:tcPr>
            <w:tcW w:w="3485" w:type="dxa"/>
            <w:vAlign w:val="center"/>
          </w:tcPr>
          <w:p w:rsidR="005F7B8B" w:rsidRPr="00673F17" w:rsidRDefault="005F7B8B" w:rsidP="00C53286">
            <w:pPr>
              <w:jc w:val="center"/>
            </w:pPr>
            <w:r w:rsidRPr="00673F17">
              <w:rPr>
                <w:rFonts w:hint="eastAsia"/>
              </w:rPr>
              <w:t>合同任务书中要求的聘期岗位任务</w:t>
            </w:r>
          </w:p>
        </w:tc>
        <w:tc>
          <w:tcPr>
            <w:tcW w:w="4060" w:type="dxa"/>
            <w:vAlign w:val="center"/>
          </w:tcPr>
          <w:p w:rsidR="005F7B8B" w:rsidRPr="00673F17" w:rsidRDefault="005F7B8B" w:rsidP="00851CFD">
            <w:pPr>
              <w:jc w:val="center"/>
            </w:pPr>
            <w:r w:rsidRPr="00673F17">
              <w:rPr>
                <w:rFonts w:hint="eastAsia"/>
              </w:rPr>
              <w:t>本人完成情况</w:t>
            </w:r>
            <w:r w:rsidR="00851CFD" w:rsidRPr="00851CFD">
              <w:t xml:space="preserve"/>
            </w:r>
          </w:p>
        </w:tc>
      </w:tr>
      <w:tr w:rsidR="005F7B8B" w:rsidRPr="00673F17" w:rsidTr="00851CFD">
        <w:trPr>
          <w:trHeight w:val="570"/>
        </w:trPr>
        <w:tc>
          <w:tcPr>
            <w:tcW w:w="2025" w:type="dxa"/>
            <w:vAlign w:val="center"/>
          </w:tcPr>
          <w:p w:rsidR="005F7B8B" w:rsidRPr="00673F17" w:rsidRDefault="00851CFD" w:rsidP="000F668C">
            <w:pPr>
              <w:jc w:val="center"/>
            </w:pPr>
            <w:r w:rsidRPr="00851CFD">
              <w:t xml:space="preserve">1</w:t>
            </w:r>
          </w:p>
        </w:tc>
        <w:tc>
          <w:tcPr>
            <w:tcW w:w="3485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每年应承担教学总时数一般不少于64，其中承担本科生课程，《铁路货物运输》等专业主干课程学时数一般不少于32；教学效果良好；主要参与建设一门本科生或研究生课程；高质量地培养本科生、研究生、留学生，指导本科毕业设计（论文）不少于3人，指导研究生学位论文抽检结果良好。</w:t>
            </w:r>
          </w:p>
        </w:tc>
        <w:tc>
          <w:tcPr>
            <w:tcW w:w="4060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聘期承担教学总时数336，其中承担本科生教学学时280，教学效果良好；参与建设《铁路货运组织与技术》本科生课程；指导本科毕业设计（论文）7人。</w:t>
            </w:r>
          </w:p>
        </w:tc>
      </w:tr>
      <w:tr w:rsidR="005F7B8B" w:rsidRPr="00673F17" w:rsidTr="00851CFD">
        <w:trPr>
          <w:trHeight w:val="570"/>
        </w:trPr>
        <w:tc>
          <w:tcPr>
            <w:tcW w:w="2025" w:type="dxa"/>
            <w:vAlign w:val="center"/>
          </w:tcPr>
          <w:p w:rsidR="005F7B8B" w:rsidRPr="00673F17" w:rsidRDefault="00851CFD" w:rsidP="000F668C">
            <w:pPr>
              <w:jc w:val="center"/>
            </w:pPr>
            <w:r w:rsidRPr="00851CFD">
              <w:t xml:space="preserve">2</w:t>
            </w:r>
          </w:p>
        </w:tc>
        <w:tc>
          <w:tcPr>
            <w:tcW w:w="3485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主持五类课题1项，且分摊经费60万元。</w:t>
            </w:r>
          </w:p>
        </w:tc>
        <w:tc>
          <w:tcPr>
            <w:tcW w:w="4060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主持课题18项，分摊经费330万元。</w:t>
            </w:r>
          </w:p>
        </w:tc>
      </w:tr>
      <w:tr w:rsidR="005F7B8B" w:rsidRPr="00673F17" w:rsidTr="00851CFD">
        <w:trPr>
          <w:trHeight w:val="570"/>
        </w:trPr>
        <w:tc>
          <w:tcPr>
            <w:tcW w:w="2025" w:type="dxa"/>
            <w:vAlign w:val="center"/>
          </w:tcPr>
          <w:p w:rsidR="005F7B8B" w:rsidRPr="00673F17" w:rsidRDefault="00851CFD" w:rsidP="000F668C">
            <w:pPr>
              <w:jc w:val="center"/>
            </w:pPr>
            <w:r w:rsidRPr="00851CFD">
              <w:t xml:space="preserve">3</w:t>
            </w:r>
          </w:p>
        </w:tc>
        <w:tc>
          <w:tcPr>
            <w:tcW w:w="3485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以第一作者或指导研究生为第一作者发表B类论文4篇。</w:t>
            </w:r>
          </w:p>
        </w:tc>
        <w:tc>
          <w:tcPr>
            <w:tcW w:w="4060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发表会议论文4篇；参编《铁路货物运输》教材。</w:t>
            </w:r>
          </w:p>
        </w:tc>
      </w:tr>
      <w:tr w:rsidR="005F7B8B" w:rsidRPr="00673F17" w:rsidTr="00851CFD">
        <w:trPr>
          <w:trHeight w:val="570"/>
        </w:trPr>
        <w:tc>
          <w:tcPr>
            <w:tcW w:w="2025" w:type="dxa"/>
            <w:vAlign w:val="center"/>
          </w:tcPr>
          <w:p w:rsidR="005F7B8B" w:rsidRPr="00673F17" w:rsidRDefault="00851CFD" w:rsidP="000F668C">
            <w:pPr>
              <w:jc w:val="center"/>
            </w:pPr>
            <w:r w:rsidRPr="00851CFD">
              <w:t xml:space="preserve">4</w:t>
            </w:r>
          </w:p>
        </w:tc>
        <w:tc>
          <w:tcPr>
            <w:tcW w:w="3485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积极参加校、院、系所、工会等组织的活动。</w:t>
            </w:r>
          </w:p>
        </w:tc>
        <w:tc>
          <w:tcPr>
            <w:tcW w:w="4060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参加了校、院、系所、工会等组织的各项活动。</w:t>
            </w:r>
          </w:p>
        </w:tc>
      </w:tr>
      <w:tr w:rsidR="005F7B8B" w:rsidRPr="00673F17" w:rsidTr="00851CFD">
        <w:trPr>
          <w:trHeight w:val="570"/>
        </w:trPr>
        <w:tc>
          <w:tcPr>
            <w:tcW w:w="2025" w:type="dxa"/>
            <w:vAlign w:val="center"/>
          </w:tcPr>
          <w:p w:rsidR="005F7B8B" w:rsidRPr="00673F17" w:rsidRDefault="00851CFD" w:rsidP="000F668C">
            <w:pPr>
              <w:jc w:val="center"/>
            </w:pPr>
            <w:r w:rsidRPr="00851CFD">
              <w:t xml:space="preserve">5</w:t>
            </w:r>
          </w:p>
        </w:tc>
        <w:tc>
          <w:tcPr>
            <w:tcW w:w="3485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主动参与国际合作交流并取得较好成绩，聘期内参加国际学术会议不少于1次；到国外进行累计不少于一周的学术研修、交流；或作为导师、副导师指导外国留学生。</w:t>
            </w:r>
          </w:p>
        </w:tc>
        <w:tc>
          <w:tcPr>
            <w:tcW w:w="4060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2023年、2024年各出国交流1次：在波兰华沙参加了铁组运输法专门委员会“编制货物装载和加固技术条件”专家会议。</w:t>
            </w:r>
          </w:p>
        </w:tc>
      </w:tr>
      <w:tr w:rsidR="005F7B8B" w:rsidRPr="00673F17" w:rsidTr="00851CFD">
        <w:trPr>
          <w:trHeight w:val="570"/>
        </w:trPr>
        <w:tc>
          <w:tcPr>
            <w:tcW w:w="2025" w:type="dxa"/>
            <w:vAlign w:val="center"/>
          </w:tcPr>
          <w:p w:rsidR="005F7B8B" w:rsidRPr="00673F17" w:rsidRDefault="00851CFD" w:rsidP="000F668C">
            <w:pPr>
              <w:jc w:val="center"/>
            </w:pPr>
            <w:r w:rsidRPr="00851CFD">
              <w:t xml:space="preserve">6</w:t>
            </w:r>
          </w:p>
        </w:tc>
        <w:tc>
          <w:tcPr>
            <w:tcW w:w="3485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任期目标要求：除完成副教授三级岗位职责的基本要求外，本人须在以下某个或某些方面取得显著进展：
</w:t>
              <w:br/>
              <w:t xml:space="preserve">（3）新增主持省部级及以上项目1项且主持总经费达到110万元，或主持境外合作科研项目；或技术开发、技术服务、技术咨询项目实到经费220万元，或转化应用的发明专利1项以上，或作为国家、行业、地方标准的主要起草人；</w:t>
            </w:r>
          </w:p>
        </w:tc>
        <w:tc>
          <w:tcPr>
            <w:tcW w:w="4060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新增主持技术服务、技术咨询项目实到经费230万元；作为行业标准的主要起草人，参编的铁道行业标准 《铁路货物装载加固技术要求》（TB/T30004-2021 ）、《 铁路货物装卸安全技术要求》（ TB/T 30009-2023）以及国铁集团标准 《 铁路货物装载加固试验方法》（Q/CR919-2022）已公布施行。</w:t>
            </w:r>
          </w:p>
        </w:tc>
      </w:tr>
      <w:tr w:rsidR="005F7B8B" w:rsidRPr="00673F17" w:rsidTr="00851CFD">
        <w:trPr>
          <w:trHeight w:val="570"/>
        </w:trPr>
        <w:tc>
          <w:tcPr>
            <w:tcW w:w="2025" w:type="dxa"/>
            <w:vAlign w:val="center"/>
          </w:tcPr>
          <w:p w:rsidR="005F7B8B" w:rsidRPr="00673F17" w:rsidRDefault="005F7B8B" w:rsidP="00C53286">
            <w:pPr>
              <w:jc w:val="center"/>
            </w:pPr>
          </w:p>
        </w:tc>
        <w:tc>
          <w:tcPr>
            <w:tcW w:w="3485" w:type="dxa"/>
            <w:vAlign w:val="center"/>
          </w:tcPr>
          <w:p w:rsidR="005F7B8B" w:rsidRPr="00673F17" w:rsidRDefault="005F7B8B" w:rsidP="00C53286"/>
        </w:tc>
        <w:tc>
          <w:tcPr>
            <w:tcW w:w="4060" w:type="dxa"/>
            <w:vAlign w:val="center"/>
          </w:tcPr>
          <w:p w:rsidR="005F7B8B" w:rsidRPr="00673F17" w:rsidRDefault="005F7B8B" w:rsidP="00C53286"/>
        </w:tc>
      </w:tr>
      <w:tr w:rsidR="005F7B8B" w:rsidRPr="00673F17" w:rsidTr="005F7B8B">
        <w:trPr>
          <w:trHeight w:val="659"/>
        </w:trPr>
        <w:tc>
          <w:tcPr>
            <w:tcW w:w="9570" w:type="dxa"/>
            <w:gridSpan w:val="3"/>
          </w:tcPr>
          <w:p w:rsidR="005F7B8B" w:rsidRDefault="005F7B8B" w:rsidP="00C53286">
            <w:r w:rsidRPr="00673F17">
              <w:rPr>
                <w:rFonts w:hint="eastAsia"/>
              </w:rPr>
              <w:t>聘期自我评价（包括是否达到合同任务书中岗位履职要求？本人是否满意？还存在哪些不足？今后如何努力和改进？）：</w:t>
            </w:r>
          </w:p>
          <w:p w:rsidR="005F7B8B" w:rsidRDefault="00851CFD" w:rsidP="00C53286">
            <w:r>
              <w:t xml:space="preserve">
                本人在聘期内能认真做到敬业爱生、教书育人，全面履行了岗位职责，自认为基本达到了合同任务书中的岗位履职要求，主要工作如下：
                <w:br/>
                （1）能够认真履行岗位职责，融入所在科研、教学团队，并在团队中发挥骨干作用。
                <w:br/>
                （2）承担三门本科生课程的教学任务和一门研究生课程的教学工作，本科生教学学时280。
                <w:br/>
                （3）参加各类科研项目五十六项，其中主持科研项目十八项。
                <w:br/>
                （4）参与编写的三项行业标准均已施行。
                <w:br/>
                （5）出国交流2次。
                <w:br/>
                （6）参加国铁集团及郑州、呼和局集团有限公司组织的“铁路货物装载加固技术”培训工作。
                <w:br/>
                （7）已获得软件著作权二项，另有一项已受理。
                <w:br/>
                （8）已获得发明或实用新型专利五项，另有三项已受理。
              </w:t>
            </w:r>
          </w:p>
          <w:p w:rsidR="005F7B8B" w:rsidRDefault="005F7B8B" w:rsidP="00C53286"/>
          <w:p w:rsidR="005F7B8B" w:rsidRPr="00673F17" w:rsidRDefault="005F7B8B" w:rsidP="00C53286"/>
        </w:tc>
      </w:tr>
      <w:tr w:rsidR="005F7B8B" w:rsidRPr="00673F17" w:rsidTr="00C53286">
        <w:trPr>
          <w:trHeight w:val="1281"/>
        </w:trPr>
        <w:tc>
          <w:tcPr>
            <w:tcW w:w="9570" w:type="dxa"/>
            <w:gridSpan w:val="3"/>
          </w:tcPr>
          <w:p w:rsidR="005F7B8B" w:rsidRPr="00673F17" w:rsidRDefault="005F7B8B" w:rsidP="00C53286">
            <w:pPr>
              <w:rPr>
                <w:b/>
                <w:sz w:val="24"/>
              </w:rPr>
            </w:pPr>
            <w:r w:rsidRPr="00673F17">
              <w:rPr>
                <w:b/>
                <w:sz w:val="24"/>
              </w:rPr>
              <w:t>本人承诺：</w:t>
            </w:r>
          </w:p>
          <w:p w:rsidR="005F7B8B" w:rsidRPr="00673F17" w:rsidRDefault="005F7B8B" w:rsidP="00C53286">
            <w:pPr>
              <w:snapToGrid w:val="0"/>
              <w:spacing w:line="360" w:lineRule="auto"/>
              <w:ind w:firstLineChars="200" w:firstLine="420"/>
              <w:rPr>
                <w:rFonts w:ascii="宋体" w:hAnsi="宋体"/>
                <w:bCs/>
                <w:szCs w:val="21"/>
              </w:rPr>
            </w:pPr>
            <w:r w:rsidRPr="00673F17">
              <w:rPr>
                <w:rFonts w:ascii="宋体" w:hAnsi="宋体" w:hint="eastAsia"/>
                <w:bCs/>
                <w:szCs w:val="21"/>
              </w:rPr>
              <w:t>该表所填内容真实准确，如与事实不符，本人愿承担由此产生的责任和后果。</w:t>
            </w:r>
          </w:p>
          <w:p w:rsidR="005F7B8B" w:rsidRDefault="005F7B8B" w:rsidP="00C53286">
            <w:pPr>
              <w:snapToGrid w:val="0"/>
              <w:spacing w:line="360" w:lineRule="auto"/>
              <w:ind w:firstLineChars="2849" w:firstLine="5983"/>
              <w:rPr>
                <w:rFonts w:ascii="宋体" w:hAnsi="宋体"/>
                <w:bCs/>
                <w:szCs w:val="21"/>
              </w:rPr>
            </w:pPr>
            <w:r w:rsidRPr="00673F17">
              <w:rPr>
                <w:rFonts w:ascii="宋体" w:hAnsi="宋体" w:hint="eastAsia"/>
                <w:bCs/>
                <w:szCs w:val="21"/>
              </w:rPr>
              <w:t>本人签字：</w:t>
            </w:r>
          </w:p>
          <w:p w:rsidR="005F7B8B" w:rsidRPr="00673F17" w:rsidRDefault="005F7B8B" w:rsidP="00C53286">
            <w:pPr>
              <w:snapToGrid w:val="0"/>
              <w:spacing w:line="360" w:lineRule="auto"/>
              <w:ind w:firstLineChars="2849" w:firstLine="5983"/>
              <w:rPr>
                <w:rFonts w:ascii="宋体" w:hAnsi="宋体"/>
                <w:bCs/>
                <w:szCs w:val="21"/>
              </w:rPr>
            </w:pPr>
          </w:p>
          <w:p w:rsidR="005F7B8B" w:rsidRPr="00673F17" w:rsidRDefault="005F7B8B" w:rsidP="00C53286">
            <w:pPr>
              <w:jc w:val="right"/>
            </w:pPr>
            <w:r w:rsidRPr="00673F17">
              <w:rPr>
                <w:rFonts w:ascii="宋体" w:hAnsi="宋体" w:hint="eastAsia"/>
                <w:bCs/>
                <w:szCs w:val="21"/>
              </w:rPr>
              <w:t>年   月   日</w:t>
            </w:r>
          </w:p>
        </w:tc>
      </w:tr>
    </w:tbl>
    <w:p w:rsidR="005F7B8B" w:rsidRPr="00673F17" w:rsidRDefault="005F7B8B" w:rsidP="005F7B8B"/>
    <w:p w:rsidR="00927CF3" w:rsidRPr="00927CF3" w:rsidRDefault="00927CF3" w:rsidP="00927CF3">
      <w:pPr>
        <w:rPr>
          <w:rFonts w:eastAsia="黑体"/>
          <w:bCs/>
          <w:sz w:val="24"/>
        </w:rPr>
      </w:pPr>
      <w:r>
        <w:rPr>
          <w:rFonts w:eastAsia="黑体" w:hint="eastAsia"/>
          <w:bCs/>
          <w:sz w:val="24"/>
        </w:rPr>
        <w:t>三</w:t>
      </w:r>
      <w:r w:rsidRPr="00927CF3">
        <w:rPr>
          <w:rFonts w:eastAsia="黑体" w:hint="eastAsia"/>
          <w:bCs/>
          <w:sz w:val="24"/>
        </w:rPr>
        <w:t>、单位审核情况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36"/>
        <w:gridCol w:w="2337"/>
        <w:gridCol w:w="2337"/>
        <w:gridCol w:w="2337"/>
      </w:tblGrid>
      <w:tr w:rsidR="00927CF3" w:rsidRPr="002833F4" w:rsidTr="00C53286">
        <w:trPr>
          <w:trHeight w:val="737"/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审核项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审核结果及</w:t>
            </w:r>
          </w:p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审核人签字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审核项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审核结果及</w:t>
            </w:r>
          </w:p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审核人签字</w:t>
            </w:r>
          </w:p>
        </w:tc>
      </w:tr>
      <w:tr w:rsidR="00927CF3" w:rsidRPr="002833F4" w:rsidTr="00C53286">
        <w:trPr>
          <w:trHeight w:val="737"/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lastRenderedPageBreak/>
              <w:t>本科教学及人才培养</w:t>
            </w:r>
          </w:p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审核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F3" w:rsidRPr="002833F4" w:rsidRDefault="00927CF3" w:rsidP="00C53286">
            <w:pPr>
              <w:jc w:val="center"/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科研和成果审核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F3" w:rsidRPr="002833F4" w:rsidRDefault="00927CF3" w:rsidP="00C53286">
            <w:pPr>
              <w:jc w:val="center"/>
            </w:pPr>
          </w:p>
        </w:tc>
      </w:tr>
      <w:tr w:rsidR="00927CF3" w:rsidRPr="002833F4" w:rsidTr="00C53286">
        <w:trPr>
          <w:trHeight w:val="737"/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研究生教学及人才</w:t>
            </w:r>
            <w:proofErr w:type="gramStart"/>
            <w:r w:rsidRPr="002833F4">
              <w:rPr>
                <w:rFonts w:hint="eastAsia"/>
                <w:b/>
              </w:rPr>
              <w:t>培</w:t>
            </w:r>
            <w:proofErr w:type="gramEnd"/>
          </w:p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养审核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F3" w:rsidRPr="002833F4" w:rsidRDefault="00927CF3" w:rsidP="00C53286">
            <w:pPr>
              <w:jc w:val="center"/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人事审核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F3" w:rsidRPr="002833F4" w:rsidRDefault="00927CF3" w:rsidP="00C53286">
            <w:pPr>
              <w:jc w:val="center"/>
            </w:pPr>
          </w:p>
        </w:tc>
      </w:tr>
    </w:tbl>
    <w:p w:rsidR="00927CF3" w:rsidRPr="00EF3192" w:rsidRDefault="00927CF3" w:rsidP="005F7B8B">
      <w:pPr>
        <w:rPr>
          <w:rFonts w:eastAsia="黑体"/>
          <w:bCs/>
          <w:sz w:val="24"/>
        </w:rPr>
      </w:pPr>
    </w:p>
    <w:p w:rsidR="00EF3192" w:rsidRPr="00EF3192" w:rsidRDefault="00EF3192" w:rsidP="00EF3192">
      <w:pPr>
        <w:rPr>
          <w:rFonts w:eastAsia="黑体"/>
          <w:bCs/>
          <w:sz w:val="24"/>
        </w:rPr>
      </w:pPr>
      <w:r w:rsidRPr="00EF3192">
        <w:rPr>
          <w:rFonts w:eastAsia="黑体" w:hint="eastAsia"/>
          <w:bCs/>
          <w:sz w:val="24"/>
        </w:rPr>
        <w:t>四、师德</w:t>
      </w:r>
      <w:r w:rsidRPr="00EF3192">
        <w:rPr>
          <w:rFonts w:eastAsia="黑体"/>
          <w:bCs/>
          <w:sz w:val="24"/>
        </w:rPr>
        <w:t>考核意见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1"/>
        <w:gridCol w:w="8657"/>
      </w:tblGrid>
      <w:tr w:rsidR="00EF3192" w:rsidRPr="00EF3192" w:rsidTr="00620074">
        <w:trPr>
          <w:trHeight w:val="1881"/>
          <w:jc w:val="center"/>
        </w:trPr>
        <w:tc>
          <w:tcPr>
            <w:tcW w:w="691" w:type="dxa"/>
            <w:vAlign w:val="center"/>
          </w:tcPr>
          <w:p w:rsidR="00EF3192" w:rsidRPr="00EF3192" w:rsidRDefault="00EF3192" w:rsidP="00620074">
            <w:pPr>
              <w:jc w:val="center"/>
              <w:rPr>
                <w:b/>
              </w:rPr>
            </w:pPr>
            <w:r w:rsidRPr="00EF3192">
              <w:rPr>
                <w:rFonts w:hint="eastAsia"/>
                <w:b/>
              </w:rPr>
              <w:t>教职工</w:t>
            </w:r>
            <w:r w:rsidRPr="00EF3192">
              <w:rPr>
                <w:b/>
              </w:rPr>
              <w:t>党支部评价意见</w:t>
            </w:r>
          </w:p>
        </w:tc>
        <w:tc>
          <w:tcPr>
            <w:tcW w:w="8657" w:type="dxa"/>
            <w:vAlign w:val="center"/>
          </w:tcPr>
          <w:p w:rsidR="00EF3192" w:rsidRPr="00EF3192" w:rsidRDefault="00EF3192" w:rsidP="00873D62">
            <w:pPr>
              <w:spacing w:beforeLines="50"/>
              <w:rPr>
                <w:rFonts w:ascii="宋体" w:hAnsi="宋体"/>
              </w:rPr>
            </w:pPr>
            <w:r w:rsidRPr="00EF3192">
              <w:rPr>
                <w:rFonts w:ascii="宋体" w:hAnsi="宋体" w:hint="eastAsia"/>
              </w:rPr>
              <w:t>（对被考核人师德师风和思想政治表现等方面的综合评价意见）</w:t>
            </w: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ind w:firstLineChars="1450" w:firstLine="3057"/>
              <w:rPr>
                <w:b/>
              </w:rPr>
            </w:pPr>
            <w:r w:rsidRPr="00EF3192">
              <w:rPr>
                <w:rFonts w:hint="eastAsia"/>
                <w:b/>
              </w:rPr>
              <w:t>教职工党支部</w:t>
            </w:r>
            <w:r w:rsidRPr="00EF3192">
              <w:rPr>
                <w:b/>
              </w:rPr>
              <w:t>书记：</w:t>
            </w:r>
            <w:r w:rsidRPr="00EF3192">
              <w:rPr>
                <w:b/>
              </w:rPr>
              <w:t xml:space="preserve">     </w:t>
            </w:r>
            <w:r w:rsidRPr="00EF3192">
              <w:rPr>
                <w:rFonts w:hint="eastAsia"/>
                <w:b/>
              </w:rPr>
              <w:t xml:space="preserve"> </w:t>
            </w:r>
          </w:p>
          <w:p w:rsidR="00EF3192" w:rsidRPr="00EF3192" w:rsidRDefault="00EF3192" w:rsidP="00620074">
            <w:pPr>
              <w:jc w:val="right"/>
              <w:rPr>
                <w:b/>
              </w:rPr>
            </w:pPr>
            <w:r w:rsidRPr="00EF3192">
              <w:rPr>
                <w:rFonts w:hint="eastAsia"/>
                <w:b/>
              </w:rPr>
              <w:t xml:space="preserve"> </w:t>
            </w:r>
            <w:r w:rsidRPr="00EF3192">
              <w:rPr>
                <w:b/>
              </w:rPr>
              <w:t>年</w:t>
            </w:r>
            <w:r w:rsidRPr="00EF3192">
              <w:rPr>
                <w:b/>
              </w:rPr>
              <w:t xml:space="preserve">   </w:t>
            </w:r>
            <w:r w:rsidRPr="00EF3192">
              <w:rPr>
                <w:rFonts w:hint="eastAsia"/>
                <w:b/>
              </w:rPr>
              <w:t xml:space="preserve"> </w:t>
            </w:r>
            <w:r w:rsidRPr="00EF3192">
              <w:rPr>
                <w:b/>
              </w:rPr>
              <w:t>月</w:t>
            </w:r>
            <w:r w:rsidRPr="00EF3192">
              <w:rPr>
                <w:b/>
              </w:rPr>
              <w:t xml:space="preserve">  </w:t>
            </w:r>
            <w:r w:rsidRPr="00EF3192">
              <w:rPr>
                <w:rFonts w:hint="eastAsia"/>
                <w:b/>
              </w:rPr>
              <w:t xml:space="preserve"> </w:t>
            </w:r>
            <w:r w:rsidRPr="00EF3192">
              <w:rPr>
                <w:b/>
              </w:rPr>
              <w:t xml:space="preserve"> </w:t>
            </w:r>
            <w:r w:rsidRPr="00EF3192">
              <w:rPr>
                <w:b/>
              </w:rPr>
              <w:t>日</w:t>
            </w:r>
          </w:p>
        </w:tc>
      </w:tr>
      <w:tr w:rsidR="00EF3192" w:rsidRPr="00EF3192" w:rsidTr="00620074">
        <w:trPr>
          <w:trHeight w:val="1881"/>
          <w:jc w:val="center"/>
        </w:trPr>
        <w:tc>
          <w:tcPr>
            <w:tcW w:w="691" w:type="dxa"/>
            <w:vAlign w:val="center"/>
          </w:tcPr>
          <w:p w:rsidR="00EF3192" w:rsidRPr="00EF3192" w:rsidRDefault="00873D62" w:rsidP="00620074">
            <w:pPr>
              <w:jc w:val="center"/>
              <w:rPr>
                <w:b/>
              </w:rPr>
            </w:pPr>
            <w:r>
              <w:rPr>
                <w:b/>
              </w:rPr>
              <w:t>二级党组织</w:t>
            </w:r>
            <w:r w:rsidR="00EF3192" w:rsidRPr="00EF3192">
              <w:rPr>
                <w:b/>
              </w:rPr>
              <w:t>鉴定意见</w:t>
            </w:r>
          </w:p>
        </w:tc>
        <w:tc>
          <w:tcPr>
            <w:tcW w:w="8657" w:type="dxa"/>
            <w:vAlign w:val="center"/>
          </w:tcPr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873D62" w:rsidP="00620074">
            <w:pPr>
              <w:ind w:firstLineChars="1400" w:firstLine="2951"/>
              <w:rPr>
                <w:b/>
              </w:rPr>
            </w:pPr>
            <w:r>
              <w:rPr>
                <w:rFonts w:hint="eastAsia"/>
                <w:b/>
              </w:rPr>
              <w:t>负责人</w:t>
            </w:r>
            <w:r w:rsidR="00EF3192" w:rsidRPr="00EF3192">
              <w:rPr>
                <w:rFonts w:hint="eastAsia"/>
                <w:b/>
              </w:rPr>
              <w:t>签字（二级党组织公章）</w:t>
            </w:r>
            <w:r w:rsidR="00EF3192" w:rsidRPr="00EF3192">
              <w:rPr>
                <w:b/>
              </w:rPr>
              <w:t>：</w:t>
            </w:r>
            <w:r w:rsidR="00EF3192" w:rsidRPr="00EF3192">
              <w:rPr>
                <w:b/>
              </w:rPr>
              <w:t xml:space="preserve">     </w:t>
            </w:r>
            <w:r w:rsidR="00EF3192" w:rsidRPr="00EF3192">
              <w:rPr>
                <w:rFonts w:hint="eastAsia"/>
                <w:b/>
              </w:rPr>
              <w:t xml:space="preserve"> </w:t>
            </w:r>
          </w:p>
          <w:p w:rsidR="00EF3192" w:rsidRPr="00EF3192" w:rsidRDefault="00EF3192" w:rsidP="00620074">
            <w:pPr>
              <w:jc w:val="right"/>
              <w:rPr>
                <w:b/>
              </w:rPr>
            </w:pPr>
            <w:r w:rsidRPr="00EF3192">
              <w:rPr>
                <w:rFonts w:hint="eastAsia"/>
                <w:b/>
              </w:rPr>
              <w:t xml:space="preserve"> </w:t>
            </w:r>
            <w:r w:rsidRPr="00EF3192">
              <w:rPr>
                <w:b/>
              </w:rPr>
              <w:t>年</w:t>
            </w:r>
            <w:r w:rsidRPr="00EF3192">
              <w:rPr>
                <w:b/>
              </w:rPr>
              <w:t xml:space="preserve">   </w:t>
            </w:r>
            <w:r w:rsidRPr="00EF3192">
              <w:rPr>
                <w:rFonts w:hint="eastAsia"/>
                <w:b/>
              </w:rPr>
              <w:t xml:space="preserve"> </w:t>
            </w:r>
            <w:r w:rsidRPr="00EF3192">
              <w:rPr>
                <w:b/>
              </w:rPr>
              <w:t>月</w:t>
            </w:r>
            <w:r w:rsidRPr="00EF3192">
              <w:rPr>
                <w:b/>
              </w:rPr>
              <w:t xml:space="preserve">  </w:t>
            </w:r>
            <w:r w:rsidRPr="00EF3192">
              <w:rPr>
                <w:rFonts w:hint="eastAsia"/>
                <w:b/>
              </w:rPr>
              <w:t xml:space="preserve"> </w:t>
            </w:r>
            <w:r w:rsidRPr="00EF3192">
              <w:rPr>
                <w:b/>
              </w:rPr>
              <w:t xml:space="preserve"> </w:t>
            </w:r>
            <w:r w:rsidRPr="00EF3192">
              <w:rPr>
                <w:b/>
              </w:rPr>
              <w:t>日</w:t>
            </w:r>
          </w:p>
        </w:tc>
      </w:tr>
    </w:tbl>
    <w:p w:rsidR="00EF3192" w:rsidRPr="00EF3192" w:rsidRDefault="00EF3192" w:rsidP="00EF3192">
      <w:pPr>
        <w:rPr>
          <w:rFonts w:eastAsia="黑体"/>
          <w:bCs/>
          <w:sz w:val="24"/>
        </w:rPr>
      </w:pPr>
    </w:p>
    <w:p w:rsidR="00EF3192" w:rsidRPr="00EF3192" w:rsidRDefault="00EF3192" w:rsidP="00EF3192">
      <w:pPr>
        <w:rPr>
          <w:rFonts w:eastAsia="黑体"/>
          <w:bCs/>
          <w:sz w:val="24"/>
        </w:rPr>
      </w:pPr>
      <w:r w:rsidRPr="00EF3192">
        <w:rPr>
          <w:rFonts w:eastAsia="黑体" w:hint="eastAsia"/>
          <w:bCs/>
          <w:sz w:val="24"/>
        </w:rPr>
        <w:t>五、</w:t>
      </w:r>
      <w:r w:rsidRPr="00EF3192">
        <w:rPr>
          <w:rFonts w:eastAsia="黑体"/>
          <w:bCs/>
          <w:sz w:val="24"/>
        </w:rPr>
        <w:t>综合考核意见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1"/>
        <w:gridCol w:w="8657"/>
      </w:tblGrid>
      <w:tr w:rsidR="00EF3192" w:rsidRPr="00673F17" w:rsidTr="00620074">
        <w:trPr>
          <w:trHeight w:val="1881"/>
          <w:jc w:val="center"/>
        </w:trPr>
        <w:tc>
          <w:tcPr>
            <w:tcW w:w="691" w:type="dxa"/>
            <w:vAlign w:val="center"/>
          </w:tcPr>
          <w:p w:rsidR="00EF3192" w:rsidRPr="001D61AC" w:rsidRDefault="00EF3192" w:rsidP="00620074">
            <w:pPr>
              <w:jc w:val="center"/>
              <w:rPr>
                <w:color w:val="000000" w:themeColor="text1"/>
              </w:rPr>
            </w:pPr>
            <w:r w:rsidRPr="001D61AC">
              <w:rPr>
                <w:b/>
                <w:color w:val="000000" w:themeColor="text1"/>
              </w:rPr>
              <w:t>单位</w:t>
            </w:r>
            <w:r w:rsidRPr="001D61AC">
              <w:rPr>
                <w:rFonts w:hint="eastAsia"/>
                <w:b/>
                <w:color w:val="000000" w:themeColor="text1"/>
              </w:rPr>
              <w:t>综合</w:t>
            </w:r>
            <w:r w:rsidRPr="001D61AC">
              <w:rPr>
                <w:b/>
                <w:color w:val="000000" w:themeColor="text1"/>
              </w:rPr>
              <w:t>考核意见</w:t>
            </w:r>
          </w:p>
        </w:tc>
        <w:tc>
          <w:tcPr>
            <w:tcW w:w="8657" w:type="dxa"/>
            <w:vAlign w:val="center"/>
          </w:tcPr>
          <w:p w:rsidR="00EF3192" w:rsidRPr="001D61AC" w:rsidRDefault="00EF3192" w:rsidP="00620074">
            <w:pPr>
              <w:rPr>
                <w:b/>
                <w:color w:val="000000" w:themeColor="text1"/>
              </w:rPr>
            </w:pPr>
          </w:p>
          <w:p w:rsidR="00EF3192" w:rsidRPr="001D61AC" w:rsidRDefault="00EF3192" w:rsidP="00620074">
            <w:pPr>
              <w:rPr>
                <w:b/>
                <w:color w:val="000000" w:themeColor="text1"/>
              </w:rPr>
            </w:pPr>
          </w:p>
          <w:p w:rsidR="00EF3192" w:rsidRPr="001D61AC" w:rsidRDefault="00EF3192" w:rsidP="00620074">
            <w:pPr>
              <w:rPr>
                <w:b/>
                <w:color w:val="000000" w:themeColor="text1"/>
              </w:rPr>
            </w:pPr>
          </w:p>
          <w:p w:rsidR="00EF3192" w:rsidRPr="001D61AC" w:rsidRDefault="00EF3192" w:rsidP="00620074">
            <w:pPr>
              <w:rPr>
                <w:b/>
                <w:color w:val="000000" w:themeColor="text1"/>
              </w:rPr>
            </w:pPr>
          </w:p>
          <w:p w:rsidR="00EF3192" w:rsidRPr="001D61AC" w:rsidRDefault="00EF3192" w:rsidP="00620074">
            <w:pPr>
              <w:ind w:firstLineChars="1400" w:firstLine="2951"/>
              <w:rPr>
                <w:b/>
                <w:color w:val="000000" w:themeColor="text1"/>
              </w:rPr>
            </w:pPr>
            <w:r w:rsidRPr="001D61AC">
              <w:rPr>
                <w:rFonts w:hint="eastAsia"/>
                <w:b/>
                <w:color w:val="000000" w:themeColor="text1"/>
              </w:rPr>
              <w:t>二级单位</w:t>
            </w:r>
            <w:r w:rsidRPr="001D61AC">
              <w:rPr>
                <w:b/>
                <w:color w:val="000000" w:themeColor="text1"/>
              </w:rPr>
              <w:t>负责人</w:t>
            </w:r>
            <w:r w:rsidRPr="001D61AC">
              <w:rPr>
                <w:rFonts w:hint="eastAsia"/>
                <w:b/>
                <w:color w:val="000000" w:themeColor="text1"/>
              </w:rPr>
              <w:t>（单位</w:t>
            </w:r>
            <w:r w:rsidRPr="001D61AC">
              <w:rPr>
                <w:b/>
                <w:color w:val="000000" w:themeColor="text1"/>
              </w:rPr>
              <w:t>公章</w:t>
            </w:r>
            <w:r w:rsidRPr="001D61AC">
              <w:rPr>
                <w:rFonts w:hint="eastAsia"/>
                <w:b/>
                <w:color w:val="000000" w:themeColor="text1"/>
              </w:rPr>
              <w:t>）</w:t>
            </w:r>
            <w:r w:rsidRPr="001D61AC">
              <w:rPr>
                <w:b/>
                <w:color w:val="000000" w:themeColor="text1"/>
              </w:rPr>
              <w:t>：</w:t>
            </w:r>
            <w:r w:rsidRPr="001D61AC">
              <w:rPr>
                <w:b/>
                <w:color w:val="000000" w:themeColor="text1"/>
              </w:rPr>
              <w:t xml:space="preserve">     </w:t>
            </w:r>
            <w:r w:rsidRPr="001D61AC">
              <w:rPr>
                <w:rFonts w:hint="eastAsia"/>
                <w:b/>
                <w:color w:val="000000" w:themeColor="text1"/>
              </w:rPr>
              <w:t xml:space="preserve"> </w:t>
            </w:r>
          </w:p>
          <w:p w:rsidR="00EF3192" w:rsidRPr="001D61AC" w:rsidRDefault="00EF3192" w:rsidP="00620074">
            <w:pPr>
              <w:ind w:firstLineChars="2800" w:firstLine="5903"/>
              <w:jc w:val="right"/>
              <w:rPr>
                <w:b/>
                <w:color w:val="000000" w:themeColor="text1"/>
              </w:rPr>
            </w:pPr>
            <w:r w:rsidRPr="001D61AC">
              <w:rPr>
                <w:rFonts w:hint="eastAsia"/>
                <w:b/>
                <w:color w:val="000000" w:themeColor="text1"/>
              </w:rPr>
              <w:t xml:space="preserve"> </w:t>
            </w:r>
            <w:r w:rsidRPr="001D61AC">
              <w:rPr>
                <w:b/>
                <w:color w:val="000000" w:themeColor="text1"/>
              </w:rPr>
              <w:t>年</w:t>
            </w:r>
            <w:r w:rsidRPr="001D61AC">
              <w:rPr>
                <w:b/>
                <w:color w:val="000000" w:themeColor="text1"/>
              </w:rPr>
              <w:t xml:space="preserve">   </w:t>
            </w:r>
            <w:r w:rsidRPr="001D61AC">
              <w:rPr>
                <w:rFonts w:hint="eastAsia"/>
                <w:b/>
                <w:color w:val="000000" w:themeColor="text1"/>
              </w:rPr>
              <w:t xml:space="preserve"> </w:t>
            </w:r>
            <w:r w:rsidRPr="001D61AC">
              <w:rPr>
                <w:b/>
                <w:color w:val="000000" w:themeColor="text1"/>
              </w:rPr>
              <w:t>月</w:t>
            </w:r>
            <w:r w:rsidRPr="001D61AC">
              <w:rPr>
                <w:b/>
                <w:color w:val="000000" w:themeColor="text1"/>
              </w:rPr>
              <w:t xml:space="preserve">  </w:t>
            </w:r>
            <w:r w:rsidRPr="001D61AC">
              <w:rPr>
                <w:rFonts w:hint="eastAsia"/>
                <w:b/>
                <w:color w:val="000000" w:themeColor="text1"/>
              </w:rPr>
              <w:t xml:space="preserve"> </w:t>
            </w:r>
            <w:r w:rsidRPr="001D61AC">
              <w:rPr>
                <w:b/>
                <w:color w:val="000000" w:themeColor="text1"/>
              </w:rPr>
              <w:t xml:space="preserve"> </w:t>
            </w:r>
            <w:r w:rsidRPr="001D61AC">
              <w:rPr>
                <w:b/>
                <w:color w:val="000000" w:themeColor="text1"/>
              </w:rPr>
              <w:t>日</w:t>
            </w:r>
          </w:p>
        </w:tc>
      </w:tr>
      <w:tr w:rsidR="00EF3192" w:rsidRPr="00673F17" w:rsidTr="00620074">
        <w:trPr>
          <w:trHeight w:val="1750"/>
          <w:jc w:val="center"/>
        </w:trPr>
        <w:tc>
          <w:tcPr>
            <w:tcW w:w="691" w:type="dxa"/>
            <w:vAlign w:val="center"/>
          </w:tcPr>
          <w:p w:rsidR="00EF3192" w:rsidRPr="00A51BC3" w:rsidRDefault="00EF3192" w:rsidP="00620074">
            <w:pPr>
              <w:jc w:val="center"/>
              <w:rPr>
                <w:b/>
              </w:rPr>
            </w:pPr>
            <w:r w:rsidRPr="00A51BC3">
              <w:rPr>
                <w:rFonts w:hint="eastAsia"/>
                <w:b/>
              </w:rPr>
              <w:t>学</w:t>
            </w:r>
          </w:p>
          <w:p w:rsidR="00EF3192" w:rsidRPr="00A51BC3" w:rsidRDefault="00EF3192" w:rsidP="00620074">
            <w:pPr>
              <w:jc w:val="center"/>
              <w:rPr>
                <w:b/>
              </w:rPr>
            </w:pPr>
            <w:r w:rsidRPr="00A51BC3">
              <w:rPr>
                <w:rFonts w:hint="eastAsia"/>
                <w:b/>
              </w:rPr>
              <w:t>校</w:t>
            </w:r>
          </w:p>
          <w:p w:rsidR="00EF3192" w:rsidRPr="00044B83" w:rsidRDefault="00EF3192" w:rsidP="00620074">
            <w:pPr>
              <w:jc w:val="center"/>
              <w:rPr>
                <w:color w:val="FF0000"/>
              </w:rPr>
            </w:pPr>
            <w:r w:rsidRPr="00A51BC3">
              <w:rPr>
                <w:b/>
              </w:rPr>
              <w:t>意</w:t>
            </w:r>
            <w:r w:rsidRPr="00A51BC3">
              <w:rPr>
                <w:rFonts w:hint="eastAsia"/>
                <w:b/>
              </w:rPr>
              <w:t xml:space="preserve"> </w:t>
            </w:r>
            <w:r w:rsidRPr="00A51BC3">
              <w:rPr>
                <w:b/>
              </w:rPr>
              <w:t>见</w:t>
            </w:r>
          </w:p>
        </w:tc>
        <w:tc>
          <w:tcPr>
            <w:tcW w:w="8657" w:type="dxa"/>
            <w:vAlign w:val="center"/>
          </w:tcPr>
          <w:p w:rsidR="00EF3192" w:rsidRPr="00673F17" w:rsidRDefault="00EF3192" w:rsidP="00620074"/>
          <w:p w:rsidR="00EF3192" w:rsidRPr="00673F17" w:rsidRDefault="00EF3192" w:rsidP="00620074"/>
          <w:p w:rsidR="00EF3192" w:rsidRPr="00673F17" w:rsidRDefault="00EF3192" w:rsidP="00620074"/>
          <w:p w:rsidR="00EF3192" w:rsidRPr="00673F17" w:rsidRDefault="00EF3192" w:rsidP="00620074">
            <w:pPr>
              <w:jc w:val="right"/>
            </w:pPr>
            <w:r w:rsidRPr="00673F17">
              <w:rPr>
                <w:b/>
              </w:rPr>
              <w:t>年</w:t>
            </w:r>
            <w:r w:rsidRPr="00673F17">
              <w:rPr>
                <w:b/>
              </w:rPr>
              <w:t xml:space="preserve"> </w:t>
            </w:r>
            <w:r w:rsidRPr="00673F17">
              <w:rPr>
                <w:rFonts w:hint="eastAsia"/>
                <w:b/>
              </w:rPr>
              <w:t xml:space="preserve"> </w:t>
            </w:r>
            <w:r w:rsidRPr="00673F17">
              <w:rPr>
                <w:b/>
              </w:rPr>
              <w:t xml:space="preserve">  </w:t>
            </w:r>
            <w:r w:rsidRPr="00673F17">
              <w:rPr>
                <w:b/>
              </w:rPr>
              <w:t>月</w:t>
            </w:r>
            <w:r w:rsidRPr="00673F17">
              <w:rPr>
                <w:b/>
              </w:rPr>
              <w:t xml:space="preserve">  </w:t>
            </w:r>
            <w:r w:rsidRPr="00673F17">
              <w:rPr>
                <w:rFonts w:hint="eastAsia"/>
                <w:b/>
              </w:rPr>
              <w:t xml:space="preserve"> </w:t>
            </w:r>
            <w:r w:rsidRPr="00673F17">
              <w:rPr>
                <w:b/>
              </w:rPr>
              <w:t xml:space="preserve"> </w:t>
            </w:r>
            <w:r w:rsidRPr="00673F17">
              <w:rPr>
                <w:b/>
              </w:rPr>
              <w:t>日</w:t>
            </w:r>
          </w:p>
        </w:tc>
      </w:tr>
    </w:tbl>
    <w:p w:rsidR="00EF3192" w:rsidRDefault="00EF3192" w:rsidP="00EF3192">
      <w:pPr>
        <w:rPr>
          <w:b/>
        </w:rPr>
      </w:pPr>
    </w:p>
    <w:p w:rsidR="00EF3192" w:rsidRPr="00EF3192" w:rsidRDefault="00EF3192" w:rsidP="005F7B8B">
      <w:pPr>
        <w:rPr>
          <w:b/>
        </w:rPr>
      </w:pPr>
      <w:r w:rsidRPr="00673F17">
        <w:rPr>
          <w:b/>
        </w:rPr>
        <w:t>备注：此表</w:t>
      </w:r>
      <w:r>
        <w:rPr>
          <w:rFonts w:hint="eastAsia"/>
          <w:b/>
        </w:rPr>
        <w:t>双面打印，</w:t>
      </w:r>
      <w:r w:rsidRPr="00673F17">
        <w:rPr>
          <w:b/>
        </w:rPr>
        <w:t>存入教职工档</w:t>
      </w:r>
      <w:r>
        <w:rPr>
          <w:rFonts w:hint="eastAsia"/>
          <w:b/>
        </w:rPr>
        <w:t>案</w:t>
      </w:r>
    </w:p>
    <w:sectPr w:rsidR="00EF3192" w:rsidRPr="00EF3192" w:rsidSect="00684138">
      <w:footerReference w:type="even" r:id="rId6"/>
      <w:footerReference w:type="default" r:id="rId7"/>
      <w:pgSz w:w="11906" w:h="16838" w:code="9"/>
      <w:pgMar w:top="1134" w:right="1134" w:bottom="1134" w:left="1418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1BDA" w:rsidRDefault="00F21BDA">
      <w:r>
        <w:separator/>
      </w:r>
    </w:p>
  </w:endnote>
  <w:endnote w:type="continuationSeparator" w:id="0">
    <w:p w:rsidR="00F21BDA" w:rsidRDefault="00F21B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5C52" w:rsidRDefault="00A724E2" w:rsidP="00A53005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75C5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75C52" w:rsidRDefault="00575C5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5C52" w:rsidRDefault="00A724E2">
    <w:pPr>
      <w:pStyle w:val="a5"/>
      <w:jc w:val="center"/>
    </w:pPr>
    <w:r w:rsidRPr="00A724E2">
      <w:fldChar w:fldCharType="begin"/>
    </w:r>
    <w:r w:rsidR="00794BC6">
      <w:instrText xml:space="preserve"> PAGE   \* MERGEFORMAT </w:instrText>
    </w:r>
    <w:r w:rsidRPr="00A724E2">
      <w:fldChar w:fldCharType="separate"/>
    </w:r>
    <w:r w:rsidR="00873D62" w:rsidRPr="00873D62">
      <w:rPr>
        <w:noProof/>
        <w:lang w:val="zh-CN"/>
      </w:rPr>
      <w:t>1</w:t>
    </w:r>
    <w:r>
      <w:rPr>
        <w:noProof/>
        <w:lang w:val="zh-CN"/>
      </w:rPr>
      <w:fldChar w:fldCharType="end"/>
    </w:r>
  </w:p>
  <w:p w:rsidR="00575C52" w:rsidRDefault="00575C5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1BDA" w:rsidRDefault="00F21BDA">
      <w:r>
        <w:separator/>
      </w:r>
    </w:p>
  </w:footnote>
  <w:footnote w:type="continuationSeparator" w:id="0">
    <w:p w:rsidR="00F21BDA" w:rsidRDefault="00F21BD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bordersDoNotSurroundHeader/>
  <w:bordersDoNotSurroundFooter/>
  <w:proofState w:grammar="clean"/>
  <w:attachedTemplate r:id="rId1"/>
  <w:stylePaneFormatFilter w:val="3F01"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269C0"/>
    <w:rsid w:val="00000979"/>
    <w:rsid w:val="000038A7"/>
    <w:rsid w:val="000068A9"/>
    <w:rsid w:val="00015F3F"/>
    <w:rsid w:val="00016789"/>
    <w:rsid w:val="00016DE7"/>
    <w:rsid w:val="0001797F"/>
    <w:rsid w:val="0002474A"/>
    <w:rsid w:val="00030082"/>
    <w:rsid w:val="00032B39"/>
    <w:rsid w:val="00033471"/>
    <w:rsid w:val="00034E72"/>
    <w:rsid w:val="00035001"/>
    <w:rsid w:val="0003612A"/>
    <w:rsid w:val="00037EDF"/>
    <w:rsid w:val="0004026F"/>
    <w:rsid w:val="00041DFD"/>
    <w:rsid w:val="00044B83"/>
    <w:rsid w:val="00045C79"/>
    <w:rsid w:val="00053DAE"/>
    <w:rsid w:val="000548E9"/>
    <w:rsid w:val="00060ED2"/>
    <w:rsid w:val="000620DA"/>
    <w:rsid w:val="000639A0"/>
    <w:rsid w:val="00067B9C"/>
    <w:rsid w:val="000714D1"/>
    <w:rsid w:val="0007275D"/>
    <w:rsid w:val="00082EF1"/>
    <w:rsid w:val="00085589"/>
    <w:rsid w:val="00086794"/>
    <w:rsid w:val="00090598"/>
    <w:rsid w:val="00091EC6"/>
    <w:rsid w:val="000A1190"/>
    <w:rsid w:val="000A4096"/>
    <w:rsid w:val="000C51D2"/>
    <w:rsid w:val="000C6828"/>
    <w:rsid w:val="000D03E9"/>
    <w:rsid w:val="000E7396"/>
    <w:rsid w:val="000F22EE"/>
    <w:rsid w:val="000F5D1B"/>
    <w:rsid w:val="000F618C"/>
    <w:rsid w:val="000F668C"/>
    <w:rsid w:val="000F71B4"/>
    <w:rsid w:val="00104161"/>
    <w:rsid w:val="00104C39"/>
    <w:rsid w:val="00105CCC"/>
    <w:rsid w:val="00107D73"/>
    <w:rsid w:val="00111DF1"/>
    <w:rsid w:val="00111EDF"/>
    <w:rsid w:val="0011250D"/>
    <w:rsid w:val="00116629"/>
    <w:rsid w:val="00117A77"/>
    <w:rsid w:val="00125C2D"/>
    <w:rsid w:val="001333EB"/>
    <w:rsid w:val="00144BA7"/>
    <w:rsid w:val="00146FA1"/>
    <w:rsid w:val="00157959"/>
    <w:rsid w:val="0016028F"/>
    <w:rsid w:val="00162B96"/>
    <w:rsid w:val="00166BDE"/>
    <w:rsid w:val="001725CC"/>
    <w:rsid w:val="0018201D"/>
    <w:rsid w:val="001900A5"/>
    <w:rsid w:val="00192AB1"/>
    <w:rsid w:val="00193373"/>
    <w:rsid w:val="001938B3"/>
    <w:rsid w:val="001970E8"/>
    <w:rsid w:val="001A1170"/>
    <w:rsid w:val="001A2230"/>
    <w:rsid w:val="001A2831"/>
    <w:rsid w:val="001A3CC9"/>
    <w:rsid w:val="001A4F28"/>
    <w:rsid w:val="001B0927"/>
    <w:rsid w:val="001B11A8"/>
    <w:rsid w:val="001B573F"/>
    <w:rsid w:val="001C5521"/>
    <w:rsid w:val="001C749C"/>
    <w:rsid w:val="001D1540"/>
    <w:rsid w:val="001D2110"/>
    <w:rsid w:val="001D322D"/>
    <w:rsid w:val="001D638C"/>
    <w:rsid w:val="001D67FE"/>
    <w:rsid w:val="001D6FB4"/>
    <w:rsid w:val="001E1865"/>
    <w:rsid w:val="001E2DE2"/>
    <w:rsid w:val="001E7364"/>
    <w:rsid w:val="001E7D46"/>
    <w:rsid w:val="001F5F30"/>
    <w:rsid w:val="00200C06"/>
    <w:rsid w:val="00203B4A"/>
    <w:rsid w:val="00210240"/>
    <w:rsid w:val="002151A0"/>
    <w:rsid w:val="00222BCD"/>
    <w:rsid w:val="002267B3"/>
    <w:rsid w:val="002269C0"/>
    <w:rsid w:val="00233644"/>
    <w:rsid w:val="002400E5"/>
    <w:rsid w:val="00242478"/>
    <w:rsid w:val="0024296E"/>
    <w:rsid w:val="002437F8"/>
    <w:rsid w:val="0024664D"/>
    <w:rsid w:val="00252103"/>
    <w:rsid w:val="00256446"/>
    <w:rsid w:val="00257FE0"/>
    <w:rsid w:val="00260BD3"/>
    <w:rsid w:val="00263AED"/>
    <w:rsid w:val="002666EE"/>
    <w:rsid w:val="00271C73"/>
    <w:rsid w:val="00274783"/>
    <w:rsid w:val="002833F4"/>
    <w:rsid w:val="002A6E5C"/>
    <w:rsid w:val="002B702F"/>
    <w:rsid w:val="002C1DA2"/>
    <w:rsid w:val="002C294B"/>
    <w:rsid w:val="002C2C6F"/>
    <w:rsid w:val="002C7385"/>
    <w:rsid w:val="002D026C"/>
    <w:rsid w:val="002D2A3F"/>
    <w:rsid w:val="002D5C31"/>
    <w:rsid w:val="002E0ABA"/>
    <w:rsid w:val="002E2164"/>
    <w:rsid w:val="002E456A"/>
    <w:rsid w:val="002E5E66"/>
    <w:rsid w:val="002F6FCF"/>
    <w:rsid w:val="003101C6"/>
    <w:rsid w:val="00316017"/>
    <w:rsid w:val="00316712"/>
    <w:rsid w:val="00321084"/>
    <w:rsid w:val="00327EDC"/>
    <w:rsid w:val="0033543C"/>
    <w:rsid w:val="003406C0"/>
    <w:rsid w:val="0034546A"/>
    <w:rsid w:val="003607F3"/>
    <w:rsid w:val="0036377C"/>
    <w:rsid w:val="00382D1F"/>
    <w:rsid w:val="00383C8A"/>
    <w:rsid w:val="0038702A"/>
    <w:rsid w:val="00391760"/>
    <w:rsid w:val="00391E56"/>
    <w:rsid w:val="003921DE"/>
    <w:rsid w:val="0039257F"/>
    <w:rsid w:val="00393524"/>
    <w:rsid w:val="00395377"/>
    <w:rsid w:val="003A220D"/>
    <w:rsid w:val="003A34AB"/>
    <w:rsid w:val="003A351F"/>
    <w:rsid w:val="003A3B32"/>
    <w:rsid w:val="003A4D93"/>
    <w:rsid w:val="003B5882"/>
    <w:rsid w:val="003B6AA6"/>
    <w:rsid w:val="003C165B"/>
    <w:rsid w:val="003C272C"/>
    <w:rsid w:val="003D406B"/>
    <w:rsid w:val="003D469E"/>
    <w:rsid w:val="003D59E1"/>
    <w:rsid w:val="003E4CF6"/>
    <w:rsid w:val="003E4E50"/>
    <w:rsid w:val="003E614E"/>
    <w:rsid w:val="003F38E4"/>
    <w:rsid w:val="00411D85"/>
    <w:rsid w:val="004242B1"/>
    <w:rsid w:val="0043208C"/>
    <w:rsid w:val="004331FB"/>
    <w:rsid w:val="004348FF"/>
    <w:rsid w:val="004354F3"/>
    <w:rsid w:val="00447D89"/>
    <w:rsid w:val="004640E9"/>
    <w:rsid w:val="0046607D"/>
    <w:rsid w:val="00466AD5"/>
    <w:rsid w:val="004672AB"/>
    <w:rsid w:val="00470428"/>
    <w:rsid w:val="00472426"/>
    <w:rsid w:val="004827E1"/>
    <w:rsid w:val="0048625E"/>
    <w:rsid w:val="004873F6"/>
    <w:rsid w:val="00492807"/>
    <w:rsid w:val="004940CB"/>
    <w:rsid w:val="00494B63"/>
    <w:rsid w:val="00494E86"/>
    <w:rsid w:val="00494F8E"/>
    <w:rsid w:val="00496B0D"/>
    <w:rsid w:val="004A48C9"/>
    <w:rsid w:val="004A6CF4"/>
    <w:rsid w:val="004B0F33"/>
    <w:rsid w:val="004B45C2"/>
    <w:rsid w:val="004D35E5"/>
    <w:rsid w:val="004D7836"/>
    <w:rsid w:val="004E21BE"/>
    <w:rsid w:val="004E69D8"/>
    <w:rsid w:val="004F2755"/>
    <w:rsid w:val="004F2E5A"/>
    <w:rsid w:val="004F4417"/>
    <w:rsid w:val="004F5B9C"/>
    <w:rsid w:val="0050137F"/>
    <w:rsid w:val="005022CA"/>
    <w:rsid w:val="0051138E"/>
    <w:rsid w:val="005225D6"/>
    <w:rsid w:val="00526E3D"/>
    <w:rsid w:val="00536F28"/>
    <w:rsid w:val="0053732F"/>
    <w:rsid w:val="00537954"/>
    <w:rsid w:val="00545D6E"/>
    <w:rsid w:val="00546A7C"/>
    <w:rsid w:val="005668C8"/>
    <w:rsid w:val="00575C52"/>
    <w:rsid w:val="00580334"/>
    <w:rsid w:val="00582AB6"/>
    <w:rsid w:val="0058598A"/>
    <w:rsid w:val="00587CAB"/>
    <w:rsid w:val="005908FD"/>
    <w:rsid w:val="0059214B"/>
    <w:rsid w:val="005951B9"/>
    <w:rsid w:val="005978BE"/>
    <w:rsid w:val="005A0F30"/>
    <w:rsid w:val="005A649C"/>
    <w:rsid w:val="005A6FCF"/>
    <w:rsid w:val="005A79D9"/>
    <w:rsid w:val="005C2C6A"/>
    <w:rsid w:val="005C3EB6"/>
    <w:rsid w:val="005C7774"/>
    <w:rsid w:val="005D122A"/>
    <w:rsid w:val="005D2913"/>
    <w:rsid w:val="005D507F"/>
    <w:rsid w:val="005D53C5"/>
    <w:rsid w:val="005E06EB"/>
    <w:rsid w:val="005E0BE7"/>
    <w:rsid w:val="005E2C55"/>
    <w:rsid w:val="005E607D"/>
    <w:rsid w:val="005E6DBF"/>
    <w:rsid w:val="005E7220"/>
    <w:rsid w:val="005F1F8D"/>
    <w:rsid w:val="005F2C87"/>
    <w:rsid w:val="005F4ADF"/>
    <w:rsid w:val="005F7B8B"/>
    <w:rsid w:val="00602220"/>
    <w:rsid w:val="006311AA"/>
    <w:rsid w:val="00635411"/>
    <w:rsid w:val="00637294"/>
    <w:rsid w:val="00644A8E"/>
    <w:rsid w:val="00646A6B"/>
    <w:rsid w:val="00653D3E"/>
    <w:rsid w:val="0066158F"/>
    <w:rsid w:val="00662493"/>
    <w:rsid w:val="00665D27"/>
    <w:rsid w:val="006719A7"/>
    <w:rsid w:val="00684138"/>
    <w:rsid w:val="006866CC"/>
    <w:rsid w:val="0069114E"/>
    <w:rsid w:val="00693C00"/>
    <w:rsid w:val="00697825"/>
    <w:rsid w:val="006A1025"/>
    <w:rsid w:val="006A2F7D"/>
    <w:rsid w:val="006A4613"/>
    <w:rsid w:val="006B1B0B"/>
    <w:rsid w:val="006B60AD"/>
    <w:rsid w:val="006C2322"/>
    <w:rsid w:val="006C6239"/>
    <w:rsid w:val="006C6F5E"/>
    <w:rsid w:val="006D6DA7"/>
    <w:rsid w:val="006D739F"/>
    <w:rsid w:val="006E23ED"/>
    <w:rsid w:val="006E3271"/>
    <w:rsid w:val="006E3F4D"/>
    <w:rsid w:val="006F2869"/>
    <w:rsid w:val="006F3C02"/>
    <w:rsid w:val="006F6F17"/>
    <w:rsid w:val="00700878"/>
    <w:rsid w:val="007037C1"/>
    <w:rsid w:val="0070517D"/>
    <w:rsid w:val="00706701"/>
    <w:rsid w:val="00714DE8"/>
    <w:rsid w:val="00717553"/>
    <w:rsid w:val="00721225"/>
    <w:rsid w:val="00721F31"/>
    <w:rsid w:val="007231BB"/>
    <w:rsid w:val="00727F71"/>
    <w:rsid w:val="00733B52"/>
    <w:rsid w:val="007525EE"/>
    <w:rsid w:val="00752911"/>
    <w:rsid w:val="00754CD0"/>
    <w:rsid w:val="00762EF7"/>
    <w:rsid w:val="00763F1C"/>
    <w:rsid w:val="0076466B"/>
    <w:rsid w:val="00765A55"/>
    <w:rsid w:val="00765CB7"/>
    <w:rsid w:val="007710CC"/>
    <w:rsid w:val="00771D4A"/>
    <w:rsid w:val="00780203"/>
    <w:rsid w:val="00786357"/>
    <w:rsid w:val="007905F8"/>
    <w:rsid w:val="007907CD"/>
    <w:rsid w:val="00794BC6"/>
    <w:rsid w:val="007A128C"/>
    <w:rsid w:val="007A2A78"/>
    <w:rsid w:val="007A344F"/>
    <w:rsid w:val="007A3FC7"/>
    <w:rsid w:val="007A52CD"/>
    <w:rsid w:val="007A5BF0"/>
    <w:rsid w:val="007A6227"/>
    <w:rsid w:val="007B215B"/>
    <w:rsid w:val="007B36AE"/>
    <w:rsid w:val="007C32D7"/>
    <w:rsid w:val="007C3384"/>
    <w:rsid w:val="007C3E46"/>
    <w:rsid w:val="007D3EB0"/>
    <w:rsid w:val="007F564B"/>
    <w:rsid w:val="007F5B28"/>
    <w:rsid w:val="00802320"/>
    <w:rsid w:val="0080454C"/>
    <w:rsid w:val="00806183"/>
    <w:rsid w:val="0080636B"/>
    <w:rsid w:val="00807085"/>
    <w:rsid w:val="00821FA8"/>
    <w:rsid w:val="00825B16"/>
    <w:rsid w:val="0082780D"/>
    <w:rsid w:val="00830A46"/>
    <w:rsid w:val="008345AE"/>
    <w:rsid w:val="008456F6"/>
    <w:rsid w:val="00851CFD"/>
    <w:rsid w:val="00857C87"/>
    <w:rsid w:val="00863F59"/>
    <w:rsid w:val="008655B9"/>
    <w:rsid w:val="008707FE"/>
    <w:rsid w:val="00872791"/>
    <w:rsid w:val="00872C0B"/>
    <w:rsid w:val="00873D62"/>
    <w:rsid w:val="00877C38"/>
    <w:rsid w:val="00880859"/>
    <w:rsid w:val="00881A42"/>
    <w:rsid w:val="00883275"/>
    <w:rsid w:val="00891D20"/>
    <w:rsid w:val="00891EB1"/>
    <w:rsid w:val="00896B63"/>
    <w:rsid w:val="00896CF2"/>
    <w:rsid w:val="008A52DA"/>
    <w:rsid w:val="008B263F"/>
    <w:rsid w:val="008B2D09"/>
    <w:rsid w:val="008C339B"/>
    <w:rsid w:val="008C4C17"/>
    <w:rsid w:val="008D143F"/>
    <w:rsid w:val="008D57EC"/>
    <w:rsid w:val="008D75C4"/>
    <w:rsid w:val="008E15A2"/>
    <w:rsid w:val="008E325D"/>
    <w:rsid w:val="008E5DA2"/>
    <w:rsid w:val="008F2424"/>
    <w:rsid w:val="0091125A"/>
    <w:rsid w:val="009119D2"/>
    <w:rsid w:val="00917F63"/>
    <w:rsid w:val="00923393"/>
    <w:rsid w:val="00923BA0"/>
    <w:rsid w:val="00927C4C"/>
    <w:rsid w:val="00927CF3"/>
    <w:rsid w:val="009369EE"/>
    <w:rsid w:val="009438C2"/>
    <w:rsid w:val="0094662D"/>
    <w:rsid w:val="00957150"/>
    <w:rsid w:val="00961DAA"/>
    <w:rsid w:val="009650CB"/>
    <w:rsid w:val="00973083"/>
    <w:rsid w:val="0098224A"/>
    <w:rsid w:val="0098541D"/>
    <w:rsid w:val="00990960"/>
    <w:rsid w:val="0099554B"/>
    <w:rsid w:val="009A392A"/>
    <w:rsid w:val="009B035C"/>
    <w:rsid w:val="009B5C7E"/>
    <w:rsid w:val="009B61EA"/>
    <w:rsid w:val="009B6CA5"/>
    <w:rsid w:val="009C08A6"/>
    <w:rsid w:val="009C4E03"/>
    <w:rsid w:val="009D0D51"/>
    <w:rsid w:val="009D14AC"/>
    <w:rsid w:val="009D2DEC"/>
    <w:rsid w:val="009D331E"/>
    <w:rsid w:val="009D6B46"/>
    <w:rsid w:val="009E0814"/>
    <w:rsid w:val="009E4779"/>
    <w:rsid w:val="009E4DDC"/>
    <w:rsid w:val="009F04DA"/>
    <w:rsid w:val="009F1766"/>
    <w:rsid w:val="009F58FC"/>
    <w:rsid w:val="009F797C"/>
    <w:rsid w:val="00A01811"/>
    <w:rsid w:val="00A03942"/>
    <w:rsid w:val="00A07A9B"/>
    <w:rsid w:val="00A135FF"/>
    <w:rsid w:val="00A15AD5"/>
    <w:rsid w:val="00A16531"/>
    <w:rsid w:val="00A25559"/>
    <w:rsid w:val="00A26925"/>
    <w:rsid w:val="00A26A6D"/>
    <w:rsid w:val="00A27396"/>
    <w:rsid w:val="00A34521"/>
    <w:rsid w:val="00A34D97"/>
    <w:rsid w:val="00A37C15"/>
    <w:rsid w:val="00A4461D"/>
    <w:rsid w:val="00A46736"/>
    <w:rsid w:val="00A479D2"/>
    <w:rsid w:val="00A53005"/>
    <w:rsid w:val="00A5310B"/>
    <w:rsid w:val="00A53FE0"/>
    <w:rsid w:val="00A60A26"/>
    <w:rsid w:val="00A659F7"/>
    <w:rsid w:val="00A724E2"/>
    <w:rsid w:val="00A732E0"/>
    <w:rsid w:val="00A73EE7"/>
    <w:rsid w:val="00A756EC"/>
    <w:rsid w:val="00A75BDC"/>
    <w:rsid w:val="00A871FE"/>
    <w:rsid w:val="00A945A8"/>
    <w:rsid w:val="00A9799A"/>
    <w:rsid w:val="00AA2B65"/>
    <w:rsid w:val="00AA4709"/>
    <w:rsid w:val="00AA493E"/>
    <w:rsid w:val="00AA6D5A"/>
    <w:rsid w:val="00AA6F06"/>
    <w:rsid w:val="00AB1709"/>
    <w:rsid w:val="00AB1A44"/>
    <w:rsid w:val="00AB5727"/>
    <w:rsid w:val="00AC2A63"/>
    <w:rsid w:val="00AC31AF"/>
    <w:rsid w:val="00AC5D96"/>
    <w:rsid w:val="00AC67B2"/>
    <w:rsid w:val="00AC7146"/>
    <w:rsid w:val="00AE4EA5"/>
    <w:rsid w:val="00AE5D29"/>
    <w:rsid w:val="00AF4D30"/>
    <w:rsid w:val="00B0357E"/>
    <w:rsid w:val="00B11997"/>
    <w:rsid w:val="00B2103A"/>
    <w:rsid w:val="00B21481"/>
    <w:rsid w:val="00B2251A"/>
    <w:rsid w:val="00B40A1A"/>
    <w:rsid w:val="00B4240C"/>
    <w:rsid w:val="00B42923"/>
    <w:rsid w:val="00B43568"/>
    <w:rsid w:val="00B45107"/>
    <w:rsid w:val="00B47D1A"/>
    <w:rsid w:val="00B501EF"/>
    <w:rsid w:val="00B513D0"/>
    <w:rsid w:val="00B5291A"/>
    <w:rsid w:val="00B56130"/>
    <w:rsid w:val="00B62C63"/>
    <w:rsid w:val="00B66650"/>
    <w:rsid w:val="00B73D35"/>
    <w:rsid w:val="00B811E2"/>
    <w:rsid w:val="00B90D9F"/>
    <w:rsid w:val="00B91EF6"/>
    <w:rsid w:val="00B93CAC"/>
    <w:rsid w:val="00B93DD6"/>
    <w:rsid w:val="00BA44F8"/>
    <w:rsid w:val="00BA643F"/>
    <w:rsid w:val="00BB032F"/>
    <w:rsid w:val="00BB3A9D"/>
    <w:rsid w:val="00BB7961"/>
    <w:rsid w:val="00BC6888"/>
    <w:rsid w:val="00BC7D27"/>
    <w:rsid w:val="00BD1FDF"/>
    <w:rsid w:val="00BE2193"/>
    <w:rsid w:val="00BF0829"/>
    <w:rsid w:val="00C0015D"/>
    <w:rsid w:val="00C00C72"/>
    <w:rsid w:val="00C062E6"/>
    <w:rsid w:val="00C167B2"/>
    <w:rsid w:val="00C302BF"/>
    <w:rsid w:val="00C42736"/>
    <w:rsid w:val="00C458ED"/>
    <w:rsid w:val="00C558ED"/>
    <w:rsid w:val="00C5703E"/>
    <w:rsid w:val="00C63D20"/>
    <w:rsid w:val="00C64425"/>
    <w:rsid w:val="00C73085"/>
    <w:rsid w:val="00C76AF6"/>
    <w:rsid w:val="00C81C18"/>
    <w:rsid w:val="00C82DF9"/>
    <w:rsid w:val="00C91E75"/>
    <w:rsid w:val="00C9606B"/>
    <w:rsid w:val="00CA204C"/>
    <w:rsid w:val="00CA39C0"/>
    <w:rsid w:val="00CB02B7"/>
    <w:rsid w:val="00CB4F06"/>
    <w:rsid w:val="00CC5621"/>
    <w:rsid w:val="00CC65D0"/>
    <w:rsid w:val="00CD0329"/>
    <w:rsid w:val="00CD0391"/>
    <w:rsid w:val="00CD1AD7"/>
    <w:rsid w:val="00CD457F"/>
    <w:rsid w:val="00CF07FA"/>
    <w:rsid w:val="00D00252"/>
    <w:rsid w:val="00D02BF1"/>
    <w:rsid w:val="00D108A2"/>
    <w:rsid w:val="00D12A4A"/>
    <w:rsid w:val="00D139AC"/>
    <w:rsid w:val="00D16800"/>
    <w:rsid w:val="00D17A40"/>
    <w:rsid w:val="00D24DED"/>
    <w:rsid w:val="00D27812"/>
    <w:rsid w:val="00D27F0A"/>
    <w:rsid w:val="00D318B0"/>
    <w:rsid w:val="00D36D76"/>
    <w:rsid w:val="00D40B09"/>
    <w:rsid w:val="00D4501B"/>
    <w:rsid w:val="00D50BF5"/>
    <w:rsid w:val="00D51859"/>
    <w:rsid w:val="00D52961"/>
    <w:rsid w:val="00D61FFA"/>
    <w:rsid w:val="00D6257D"/>
    <w:rsid w:val="00D67D0D"/>
    <w:rsid w:val="00D707BB"/>
    <w:rsid w:val="00D715E1"/>
    <w:rsid w:val="00D75E3D"/>
    <w:rsid w:val="00D76353"/>
    <w:rsid w:val="00D77039"/>
    <w:rsid w:val="00D84573"/>
    <w:rsid w:val="00D85C2C"/>
    <w:rsid w:val="00D8782E"/>
    <w:rsid w:val="00D91A08"/>
    <w:rsid w:val="00D96A91"/>
    <w:rsid w:val="00DA0546"/>
    <w:rsid w:val="00DA68BF"/>
    <w:rsid w:val="00DB0EC7"/>
    <w:rsid w:val="00DB1B36"/>
    <w:rsid w:val="00DB29F9"/>
    <w:rsid w:val="00DB3CD0"/>
    <w:rsid w:val="00DB5450"/>
    <w:rsid w:val="00DC13A9"/>
    <w:rsid w:val="00DC31B4"/>
    <w:rsid w:val="00DC3AE6"/>
    <w:rsid w:val="00DE044A"/>
    <w:rsid w:val="00DE0856"/>
    <w:rsid w:val="00DE1AB6"/>
    <w:rsid w:val="00DF0254"/>
    <w:rsid w:val="00DF32EB"/>
    <w:rsid w:val="00DF3825"/>
    <w:rsid w:val="00E051E9"/>
    <w:rsid w:val="00E0607B"/>
    <w:rsid w:val="00E06D4C"/>
    <w:rsid w:val="00E07636"/>
    <w:rsid w:val="00E1295D"/>
    <w:rsid w:val="00E14193"/>
    <w:rsid w:val="00E24881"/>
    <w:rsid w:val="00E26965"/>
    <w:rsid w:val="00E278A5"/>
    <w:rsid w:val="00E34955"/>
    <w:rsid w:val="00E3694C"/>
    <w:rsid w:val="00E36C44"/>
    <w:rsid w:val="00E4081E"/>
    <w:rsid w:val="00E45CC3"/>
    <w:rsid w:val="00E51371"/>
    <w:rsid w:val="00E52E22"/>
    <w:rsid w:val="00E56396"/>
    <w:rsid w:val="00E61C8F"/>
    <w:rsid w:val="00E61D69"/>
    <w:rsid w:val="00E63C10"/>
    <w:rsid w:val="00E64D11"/>
    <w:rsid w:val="00E71635"/>
    <w:rsid w:val="00E76FEC"/>
    <w:rsid w:val="00E80A3E"/>
    <w:rsid w:val="00E8252B"/>
    <w:rsid w:val="00E904AC"/>
    <w:rsid w:val="00E934A0"/>
    <w:rsid w:val="00E97317"/>
    <w:rsid w:val="00EA77A5"/>
    <w:rsid w:val="00EB1D14"/>
    <w:rsid w:val="00EB338D"/>
    <w:rsid w:val="00EB6278"/>
    <w:rsid w:val="00EB6BF7"/>
    <w:rsid w:val="00EC084B"/>
    <w:rsid w:val="00EC7451"/>
    <w:rsid w:val="00ED6B4E"/>
    <w:rsid w:val="00EE7B9B"/>
    <w:rsid w:val="00EF1DB7"/>
    <w:rsid w:val="00EF3192"/>
    <w:rsid w:val="00EF7A07"/>
    <w:rsid w:val="00F1147A"/>
    <w:rsid w:val="00F122E4"/>
    <w:rsid w:val="00F14059"/>
    <w:rsid w:val="00F16BB8"/>
    <w:rsid w:val="00F20E8A"/>
    <w:rsid w:val="00F214B7"/>
    <w:rsid w:val="00F21BDA"/>
    <w:rsid w:val="00F22F04"/>
    <w:rsid w:val="00F258FE"/>
    <w:rsid w:val="00F30047"/>
    <w:rsid w:val="00F3010B"/>
    <w:rsid w:val="00F30AF4"/>
    <w:rsid w:val="00F34CA7"/>
    <w:rsid w:val="00F40A40"/>
    <w:rsid w:val="00F414C0"/>
    <w:rsid w:val="00F44A07"/>
    <w:rsid w:val="00F51206"/>
    <w:rsid w:val="00F53304"/>
    <w:rsid w:val="00F533B9"/>
    <w:rsid w:val="00F573F5"/>
    <w:rsid w:val="00F60836"/>
    <w:rsid w:val="00F654AA"/>
    <w:rsid w:val="00F661A1"/>
    <w:rsid w:val="00F73C41"/>
    <w:rsid w:val="00F74420"/>
    <w:rsid w:val="00F91A75"/>
    <w:rsid w:val="00F92483"/>
    <w:rsid w:val="00F9698A"/>
    <w:rsid w:val="00F96C12"/>
    <w:rsid w:val="00FA66C5"/>
    <w:rsid w:val="00FC3861"/>
    <w:rsid w:val="00FC3BAB"/>
    <w:rsid w:val="00FC4014"/>
    <w:rsid w:val="00FD1424"/>
    <w:rsid w:val="00FD594E"/>
    <w:rsid w:val="00FE0424"/>
    <w:rsid w:val="00FE6204"/>
    <w:rsid w:val="00FE64E0"/>
    <w:rsid w:val="00FF48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774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5A0F3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5A0F30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A0F3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4242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link w:val="Char"/>
    <w:uiPriority w:val="99"/>
    <w:rsid w:val="004242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4242B1"/>
  </w:style>
  <w:style w:type="paragraph" w:styleId="a7">
    <w:name w:val="Balloon Text"/>
    <w:basedOn w:val="a"/>
    <w:semiHidden/>
    <w:rsid w:val="002D026C"/>
    <w:rPr>
      <w:sz w:val="18"/>
      <w:szCs w:val="18"/>
    </w:rPr>
  </w:style>
  <w:style w:type="paragraph" w:customStyle="1" w:styleId="Char0">
    <w:name w:val="Char"/>
    <w:basedOn w:val="a"/>
    <w:rsid w:val="00526E3D"/>
    <w:pPr>
      <w:widowControl/>
      <w:spacing w:after="160" w:line="240" w:lineRule="exact"/>
      <w:jc w:val="left"/>
    </w:pPr>
    <w:rPr>
      <w:szCs w:val="20"/>
    </w:rPr>
  </w:style>
  <w:style w:type="character" w:customStyle="1" w:styleId="Char">
    <w:name w:val="页脚 Char"/>
    <w:link w:val="a5"/>
    <w:uiPriority w:val="99"/>
    <w:rsid w:val="00D139AC"/>
    <w:rPr>
      <w:kern w:val="2"/>
      <w:sz w:val="18"/>
      <w:szCs w:val="18"/>
    </w:rPr>
  </w:style>
  <w:style w:type="character" w:styleId="a8">
    <w:name w:val="annotation reference"/>
    <w:basedOn w:val="a0"/>
    <w:semiHidden/>
    <w:unhideWhenUsed/>
    <w:rsid w:val="00E51371"/>
    <w:rPr>
      <w:sz w:val="21"/>
      <w:szCs w:val="21"/>
    </w:rPr>
  </w:style>
  <w:style w:type="paragraph" w:styleId="a9">
    <w:name w:val="annotation text"/>
    <w:basedOn w:val="a"/>
    <w:link w:val="Char1"/>
    <w:semiHidden/>
    <w:unhideWhenUsed/>
    <w:rsid w:val="00E51371"/>
    <w:pPr>
      <w:jc w:val="left"/>
    </w:pPr>
  </w:style>
  <w:style w:type="character" w:customStyle="1" w:styleId="Char1">
    <w:name w:val="批注文字 Char"/>
    <w:basedOn w:val="a0"/>
    <w:link w:val="a9"/>
    <w:semiHidden/>
    <w:rsid w:val="00E51371"/>
    <w:rPr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F:\&#20154;&#20107;&#32844;&#31216;&#30003;&#25253;\&#20154;&#20107;&#30003;&#25253;&#31649;&#29702;&#31471;\postDeclareAdmin\bin\noUse\allViewB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allViewB.dot</Template>
  <TotalTime>12</TotalTime>
  <Pages>2</Pages>
  <Words>190</Words>
  <Characters>1084</Characters>
  <Application>Microsoft Office Word</Application>
  <DocSecurity>0</DocSecurity>
  <Lines>9</Lines>
  <Paragraphs>2</Paragraphs>
  <ScaleCrop>false</ScaleCrop>
  <Company>MC SYSTEM</Company>
  <LinksUpToDate>false</LinksUpToDate>
  <CharactersWithSpaces>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处职领导干部年度考核网上民主测评表</dc:title>
  <dc:subject/>
  <dc:creator>besthua</dc:creator>
  <cp:keywords/>
  <dc:description/>
  <cp:lastModifiedBy>lenovo</cp:lastModifiedBy>
  <cp:revision>15</cp:revision>
  <cp:lastPrinted>2011-12-08T01:48:00Z</cp:lastPrinted>
  <dcterms:created xsi:type="dcterms:W3CDTF">2017-11-06T08:12:00Z</dcterms:created>
  <dcterms:modified xsi:type="dcterms:W3CDTF">2023-12-13T02:43:00Z</dcterms:modified>
  <dc:identifier/>
  <dc:language/>
</cp:coreProperties>
</file>