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B8B" w:rsidRPr="005F7B8B" w:rsidRDefault="005F7B8B" w:rsidP="005F7B8B">
      <w:pPr>
        <w:jc w:val="center"/>
        <w:rPr>
          <w:rFonts w:eastAsia="仿宋_GB2312"/>
          <w:b/>
          <w:sz w:val="32"/>
          <w:szCs w:val="32"/>
        </w:rPr>
      </w:pPr>
      <w:bookmarkStart w:id="0" w:name="_GoBack"/>
      <w:bookmarkEnd w:id="0"/>
      <w:r w:rsidRPr="005F7B8B">
        <w:rPr>
          <w:rFonts w:eastAsia="仿宋_GB2312" w:hint="eastAsia"/>
          <w:b/>
          <w:sz w:val="32"/>
          <w:szCs w:val="32"/>
        </w:rPr>
        <w:t>北京交通大学岗位履职聘期考核表</w:t>
      </w:r>
    </w:p>
    <w:p w:rsidR="005F7B8B" w:rsidRDefault="005F7B8B" w:rsidP="005F7B8B">
      <w:pPr>
        <w:jc w:val="center"/>
        <w:rPr>
          <w:rFonts w:ascii="仿宋_GB2312" w:eastAsia="仿宋_GB2312"/>
          <w:b/>
          <w:bCs/>
          <w:sz w:val="24"/>
        </w:rPr>
      </w:pPr>
      <w:r w:rsidRPr="00673F17">
        <w:rPr>
          <w:rFonts w:ascii="仿宋_GB2312" w:eastAsia="仿宋_GB2312" w:hint="eastAsia"/>
          <w:b/>
          <w:sz w:val="24"/>
        </w:rPr>
        <w:t>（教师岗位、院系其他专技岗位</w:t>
      </w:r>
      <w:r w:rsidRPr="00673F17">
        <w:rPr>
          <w:rFonts w:ascii="仿宋_GB2312" w:eastAsia="仿宋_GB2312" w:hint="eastAsia"/>
          <w:b/>
          <w:bCs/>
          <w:sz w:val="24"/>
        </w:rPr>
        <w:t>）</w:t>
      </w:r>
    </w:p>
    <w:p w:rsidR="005F7B8B" w:rsidRPr="00851CFD" w:rsidRDefault="005F7B8B" w:rsidP="00873D62">
      <w:pPr>
        <w:spacing w:beforeLines="50"/>
        <w:jc w:val="center"/>
        <w:rPr>
          <w:rFonts w:ascii="仿宋_GB2312" w:eastAsia="仿宋_GB2312"/>
          <w:b/>
          <w:bCs/>
          <w:sz w:val="24"/>
        </w:rPr>
      </w:pPr>
      <w:r w:rsidRPr="00851CFD">
        <w:rPr>
          <w:rFonts w:eastAsia="仿宋_GB2312" w:hint="eastAsia"/>
          <w:b/>
          <w:sz w:val="24"/>
        </w:rPr>
        <w:t>（聘期起止时间：</w:t>
      </w:r>
      <w:r w:rsidR="00851CFD" w:rsidRPr="00851CFD">
        <w:rPr>
          <w:rFonts w:eastAsia="仿宋_GB2312" w:hint="eastAsia"/>
          <w:b/>
          <w:sz w:val="24"/>
        </w:rPr>
        <w:t xml:space="preserve">2021</w:t>
      </w:r>
      <w:r w:rsidRPr="00851CFD">
        <w:rPr>
          <w:rFonts w:eastAsia="仿宋_GB2312" w:hint="eastAsia"/>
          <w:b/>
          <w:sz w:val="24"/>
        </w:rPr>
        <w:t>年</w:t>
      </w:r>
      <w:r w:rsidR="00851CFD" w:rsidRPr="00851CFD">
        <w:rPr>
          <w:rFonts w:eastAsia="仿宋_GB2312" w:hint="eastAsia"/>
          <w:b/>
          <w:sz w:val="24"/>
        </w:rPr>
        <w:t xml:space="preserve">1</w:t>
      </w:r>
      <w:r w:rsidRPr="00851CFD">
        <w:rPr>
          <w:rFonts w:eastAsia="仿宋_GB2312" w:hint="eastAsia"/>
          <w:b/>
          <w:sz w:val="24"/>
        </w:rPr>
        <w:t>月</w:t>
      </w:r>
      <w:r w:rsidR="00851CFD" w:rsidRPr="00851CFD">
        <w:rPr>
          <w:rFonts w:eastAsia="仿宋_GB2312" w:hint="eastAsia"/>
          <w:b/>
          <w:sz w:val="24"/>
        </w:rPr>
        <w:t xml:space="preserve">1</w:t>
      </w:r>
      <w:r w:rsidRPr="00851CFD">
        <w:rPr>
          <w:rFonts w:eastAsia="仿宋_GB2312" w:hint="eastAsia"/>
          <w:b/>
          <w:sz w:val="24"/>
        </w:rPr>
        <w:t>日至</w:t>
      </w:r>
      <w:r w:rsidR="00851CFD" w:rsidRPr="00851CFD">
        <w:rPr>
          <w:rFonts w:eastAsia="仿宋_GB2312" w:hint="eastAsia"/>
          <w:b/>
          <w:sz w:val="24"/>
        </w:rPr>
        <w:t xml:space="preserve">2024</w:t>
      </w:r>
      <w:r w:rsidRPr="00851CFD">
        <w:rPr>
          <w:rFonts w:eastAsia="仿宋_GB2312" w:hint="eastAsia"/>
          <w:b/>
          <w:sz w:val="24"/>
        </w:rPr>
        <w:t>年</w:t>
      </w:r>
      <w:r w:rsidR="00851CFD" w:rsidRPr="00851CFD">
        <w:rPr>
          <w:rFonts w:eastAsia="仿宋_GB2312" w:hint="eastAsia"/>
          <w:b/>
          <w:sz w:val="24"/>
        </w:rPr>
        <w:t xml:space="preserve">12</w:t>
      </w:r>
      <w:r w:rsidRPr="00851CFD">
        <w:rPr>
          <w:rFonts w:eastAsia="仿宋_GB2312" w:hint="eastAsia"/>
          <w:b/>
          <w:sz w:val="24"/>
        </w:rPr>
        <w:t>月</w:t>
      </w:r>
      <w:r w:rsidR="00851CFD" w:rsidRPr="00851CFD">
        <w:rPr>
          <w:rFonts w:eastAsia="仿宋_GB2312" w:hint="eastAsia"/>
          <w:b/>
          <w:sz w:val="24"/>
        </w:rPr>
        <w:t xml:space="preserve">31</w:t>
      </w:r>
      <w:r w:rsidRPr="00851CFD">
        <w:rPr>
          <w:rFonts w:eastAsia="仿宋_GB2312" w:hint="eastAsia"/>
          <w:b/>
          <w:sz w:val="24"/>
        </w:rPr>
        <w:t>日</w:t>
      </w:r>
      <w:r w:rsidRPr="00851CFD">
        <w:rPr>
          <w:rFonts w:eastAsia="仿宋_GB2312" w:hint="eastAsia"/>
          <w:b/>
          <w:sz w:val="24"/>
        </w:rPr>
        <w:t xml:space="preserve"> </w:t>
      </w:r>
      <w:r w:rsidRPr="00851CFD">
        <w:rPr>
          <w:rFonts w:eastAsia="仿宋_GB2312" w:hint="eastAsia"/>
          <w:b/>
          <w:sz w:val="24"/>
        </w:rPr>
        <w:t>）</w:t>
      </w:r>
    </w:p>
    <w:p w:rsidR="005F7B8B" w:rsidRPr="00851CFD" w:rsidRDefault="005F7B8B" w:rsidP="005F7B8B">
      <w:pPr>
        <w:rPr>
          <w:rFonts w:eastAsia="仿宋_GB2312"/>
          <w:b/>
          <w:sz w:val="24"/>
        </w:rPr>
      </w:pPr>
    </w:p>
    <w:p w:rsidR="005F7B8B" w:rsidRPr="00851CFD" w:rsidRDefault="005F7B8B" w:rsidP="005F7B8B">
      <w:pPr>
        <w:rPr>
          <w:b/>
        </w:rPr>
      </w:pPr>
      <w:r w:rsidRPr="00851CFD">
        <w:rPr>
          <w:rFonts w:eastAsia="黑体" w:hint="eastAsia"/>
          <w:bCs/>
          <w:sz w:val="24"/>
        </w:rPr>
        <w:t>一、</w:t>
      </w:r>
      <w:r w:rsidRPr="00851CFD">
        <w:rPr>
          <w:rFonts w:eastAsia="黑体"/>
          <w:bCs/>
          <w:sz w:val="24"/>
        </w:rPr>
        <w:t>个人基本情况</w:t>
      </w:r>
      <w:r w:rsidRPr="00851CFD">
        <w:rPr>
          <w:rFonts w:eastAsia="黑体" w:hint="eastAsia"/>
          <w:bCs/>
          <w:sz w:val="24"/>
        </w:rPr>
        <w:t xml:space="preserve">                             </w:t>
      </w:r>
      <w:r w:rsidRPr="00851CFD">
        <w:rPr>
          <w:rFonts w:hint="eastAsia"/>
          <w:b/>
        </w:rPr>
        <w:t xml:space="preserve">单位序号：</w:t>
      </w:r>
      <w:r w:rsidR="00851CFD" w:rsidRPr="00851CFD">
        <w:rPr>
          <w:rFonts w:hint="eastAsia"/>
          <w:b/>
        </w:rPr>
        <w:t xml:space="preserve">8 </w:t>
      </w:r>
      <w:r w:rsidRPr="00851CFD">
        <w:rPr>
          <w:rFonts w:hint="eastAsia"/>
          <w:b/>
        </w:rPr>
        <w:t>存档序号：</w:t>
      </w:r>
      <w:r w:rsidR="00851CFD" w:rsidRPr="00851CFD">
        <w:rPr>
          <w:rFonts w:hint="eastAsia"/>
          <w:b/>
        </w:rPr>
        <w:t xml:space="preserve">167</w:t>
      </w: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1399"/>
        <w:gridCol w:w="1434"/>
        <w:gridCol w:w="1390"/>
        <w:gridCol w:w="1589"/>
        <w:gridCol w:w="1665"/>
      </w:tblGrid>
      <w:tr w:rsidR="005F7B8B" w:rsidRPr="00673F17" w:rsidTr="00A60A26">
        <w:trPr>
          <w:trHeight w:val="567"/>
        </w:trPr>
        <w:tc>
          <w:tcPr>
            <w:tcW w:w="1094" w:type="pct"/>
            <w:vAlign w:val="center"/>
          </w:tcPr>
          <w:p w:rsidR="005F7B8B" w:rsidRPr="00673F17" w:rsidRDefault="005F7B8B" w:rsidP="00C53286">
            <w:pPr>
              <w:jc w:val="center"/>
            </w:pPr>
            <w:bookmarkStart w:id="1" w:name="s2"/>
            <w:bookmarkEnd w:id="1"/>
            <w:r w:rsidRPr="00673F17">
              <w:rPr>
                <w:szCs w:val="21"/>
              </w:rPr>
              <w:t>姓名</w:t>
            </w:r>
          </w:p>
        </w:tc>
        <w:tc>
          <w:tcPr>
            <w:tcW w:w="731" w:type="pct"/>
            <w:vAlign w:val="center"/>
          </w:tcPr>
          <w:p w:rsidR="005F7B8B" w:rsidRPr="00673F17" w:rsidRDefault="00851CFD" w:rsidP="00C53286">
            <w:pPr>
              <w:jc w:val="center"/>
            </w:pPr>
            <w:r>
              <w:rPr>
                <w:rFonts w:hint="eastAsia"/>
              </w:rPr>
              <w:t xml:space="preserve">姜秀山</w:t>
            </w:r>
          </w:p>
        </w:tc>
        <w:tc>
          <w:tcPr>
            <w:tcW w:w="749" w:type="pct"/>
            <w:vAlign w:val="center"/>
          </w:tcPr>
          <w:p w:rsidR="005F7B8B" w:rsidRPr="00673F17" w:rsidRDefault="005F7B8B" w:rsidP="00C53286">
            <w:pPr>
              <w:jc w:val="center"/>
            </w:pPr>
            <w:r w:rsidRPr="00673F17">
              <w:rPr>
                <w:rFonts w:hint="eastAsia"/>
                <w:szCs w:val="21"/>
              </w:rPr>
              <w:t>工资号</w:t>
            </w:r>
          </w:p>
        </w:tc>
        <w:tc>
          <w:tcPr>
            <w:tcW w:w="726" w:type="pct"/>
            <w:vAlign w:val="center"/>
          </w:tcPr>
          <w:p w:rsidR="005F7B8B" w:rsidRPr="00673F17" w:rsidRDefault="00851CFD" w:rsidP="00C53286">
            <w:pPr>
              <w:jc w:val="center"/>
            </w:pPr>
            <w:r>
              <w:rPr>
                <w:rFonts w:hint="eastAsia"/>
              </w:rPr>
              <w:t xml:space="preserve">1755</w:t>
            </w:r>
          </w:p>
        </w:tc>
        <w:tc>
          <w:tcPr>
            <w:tcW w:w="830" w:type="pct"/>
            <w:vAlign w:val="center"/>
          </w:tcPr>
          <w:p w:rsidR="005F7B8B" w:rsidRPr="00673F17" w:rsidRDefault="00B45107" w:rsidP="00C53286">
            <w:pPr>
              <w:jc w:val="center"/>
            </w:pPr>
            <w:r>
              <w:rPr>
                <w:rFonts w:hint="eastAsia"/>
              </w:rPr>
              <w:t>政治面貌</w:t>
            </w:r>
          </w:p>
        </w:tc>
        <w:tc>
          <w:tcPr>
            <w:tcW w:w="869" w:type="pct"/>
            <w:vAlign w:val="center"/>
          </w:tcPr>
          <w:p w:rsidR="005F7B8B" w:rsidRPr="00673F17" w:rsidRDefault="00B62C63" w:rsidP="00C53286">
            <w:pPr>
              <w:jc w:val="center"/>
            </w:pPr>
            <w:r w:rsidRPr="00E94130">
              <w:t xml:space="preserve">党员</w:t>
            </w:r>
          </w:p>
        </w:tc>
      </w:tr>
      <w:tr w:rsidR="005F7B8B" w:rsidRPr="00673F17" w:rsidTr="00A60A26">
        <w:trPr>
          <w:trHeight w:val="567"/>
        </w:trPr>
        <w:tc>
          <w:tcPr>
            <w:tcW w:w="1094" w:type="pct"/>
            <w:vAlign w:val="center"/>
          </w:tcPr>
          <w:p w:rsidR="005F7B8B" w:rsidRPr="00673F17" w:rsidRDefault="005F7B8B" w:rsidP="00C53286">
            <w:pPr>
              <w:jc w:val="center"/>
              <w:rPr>
                <w:szCs w:val="21"/>
              </w:rPr>
            </w:pPr>
            <w:proofErr w:type="gramStart"/>
            <w:r>
              <w:rPr>
                <w:rFonts w:hint="eastAsia"/>
                <w:szCs w:val="21"/>
              </w:rPr>
              <w:t>现专业</w:t>
            </w:r>
            <w:proofErr w:type="gramEnd"/>
            <w:r>
              <w:rPr>
                <w:rFonts w:hint="eastAsia"/>
                <w:szCs w:val="21"/>
              </w:rPr>
              <w:t>技术职务</w:t>
            </w:r>
          </w:p>
        </w:tc>
        <w:tc>
          <w:tcPr>
            <w:tcW w:w="731" w:type="pct"/>
            <w:vAlign w:val="center"/>
          </w:tcPr>
          <w:p w:rsidR="005F7B8B" w:rsidRPr="00673F17" w:rsidRDefault="000C6828" w:rsidP="00C53286">
            <w:pPr>
              <w:jc w:val="center"/>
            </w:pPr>
            <w:r>
              <w:rPr>
                <w:rFonts w:hint="eastAsia"/>
              </w:rPr>
              <w:t xml:space="preserve">教授</w:t>
            </w:r>
          </w:p>
        </w:tc>
        <w:tc>
          <w:tcPr>
            <w:tcW w:w="749" w:type="pct"/>
            <w:vAlign w:val="center"/>
          </w:tcPr>
          <w:p w:rsidR="005F7B8B" w:rsidRPr="00673F17" w:rsidRDefault="00B45107" w:rsidP="00C53286">
            <w:pPr>
              <w:jc w:val="center"/>
            </w:pPr>
            <w:r w:rsidRPr="00673F17">
              <w:rPr>
                <w:rFonts w:hint="eastAsia"/>
              </w:rPr>
              <w:t>工作单位</w:t>
            </w:r>
          </w:p>
        </w:tc>
        <w:tc>
          <w:tcPr>
            <w:tcW w:w="2425" w:type="pct"/>
            <w:gridSpan w:val="3"/>
            <w:vAlign w:val="center"/>
          </w:tcPr>
          <w:p w:rsidR="005F7B8B" w:rsidRPr="00673F17" w:rsidRDefault="00B45107" w:rsidP="00C53286">
            <w:pPr>
              <w:jc w:val="center"/>
            </w:pPr>
            <w:r>
              <w:rPr>
                <w:rFonts w:hint="eastAsia"/>
              </w:rPr>
              <w:t xml:space="preserve">交通运输学院</w:t>
            </w:r>
          </w:p>
        </w:tc>
      </w:tr>
      <w:tr w:rsidR="005F7B8B" w:rsidRPr="00673F17" w:rsidTr="00A60A26">
        <w:trPr>
          <w:trHeight w:val="567"/>
        </w:trPr>
        <w:tc>
          <w:tcPr>
            <w:tcW w:w="1094" w:type="pct"/>
            <w:vAlign w:val="center"/>
          </w:tcPr>
          <w:p w:rsidR="005F7B8B" w:rsidRPr="00673F17" w:rsidRDefault="005F7B8B" w:rsidP="005F7B8B">
            <w:pPr>
              <w:jc w:val="center"/>
            </w:pPr>
            <w:r w:rsidRPr="00673F17">
              <w:rPr>
                <w:szCs w:val="21"/>
              </w:rPr>
              <w:t>现</w:t>
            </w:r>
            <w:r w:rsidRPr="00673F17">
              <w:rPr>
                <w:rFonts w:hint="eastAsia"/>
                <w:szCs w:val="21"/>
              </w:rPr>
              <w:t>聘</w:t>
            </w:r>
            <w:r w:rsidRPr="00673F17">
              <w:rPr>
                <w:szCs w:val="21"/>
              </w:rPr>
              <w:t xml:space="preserve">专业技术岗位</w:t>
            </w:r>
          </w:p>
        </w:tc>
        <w:tc>
          <w:tcPr>
            <w:tcW w:w="731" w:type="pct"/>
            <w:vAlign w:val="center"/>
          </w:tcPr>
          <w:p w:rsidR="005F7B8B" w:rsidRPr="00673F17" w:rsidRDefault="000C6828" w:rsidP="00C53286">
            <w:pPr>
              <w:jc w:val="center"/>
            </w:pPr>
            <w:r>
              <w:rPr>
                <w:rFonts w:hint="eastAsia"/>
              </w:rPr>
              <w:t xml:space="preserve">教授四级</w:t>
            </w:r>
          </w:p>
        </w:tc>
        <w:tc>
          <w:tcPr>
            <w:tcW w:w="749" w:type="pct"/>
            <w:vAlign w:val="center"/>
          </w:tcPr>
          <w:p w:rsidR="005F7B8B" w:rsidRPr="00673F17" w:rsidRDefault="005F7B8B" w:rsidP="00A60A26">
            <w:pPr>
              <w:jc w:val="center"/>
            </w:pPr>
            <w:r w:rsidRPr="00673F17">
              <w:t>病事假天数</w:t>
            </w:r>
          </w:p>
        </w:tc>
        <w:tc>
          <w:tcPr>
            <w:tcW w:w="726" w:type="pct"/>
            <w:vAlign w:val="center"/>
          </w:tcPr>
          <w:p w:rsidR="005F7B8B" w:rsidRPr="00673F17" w:rsidRDefault="00851CFD" w:rsidP="00C53286">
            <w:pPr>
              <w:jc w:val="center"/>
            </w:pPr>
            <w:r>
              <w:rPr>
                <w:rFonts w:hint="eastAsia"/>
              </w:rPr>
              <w:t xml:space="preserve">0</w:t>
            </w:r>
          </w:p>
        </w:tc>
        <w:tc>
          <w:tcPr>
            <w:tcW w:w="830" w:type="pct"/>
            <w:vAlign w:val="center"/>
          </w:tcPr>
          <w:p w:rsidR="005F7B8B" w:rsidRPr="00673F17" w:rsidRDefault="005F7B8B" w:rsidP="00C53286">
            <w:pPr>
              <w:jc w:val="center"/>
            </w:pPr>
            <w:r w:rsidRPr="00673F17">
              <w:t>旷工天数</w:t>
            </w:r>
          </w:p>
        </w:tc>
        <w:tc>
          <w:tcPr>
            <w:tcW w:w="869" w:type="pct"/>
            <w:vAlign w:val="center"/>
          </w:tcPr>
          <w:p w:rsidR="005F7B8B" w:rsidRPr="00673F17" w:rsidRDefault="00851CFD" w:rsidP="00C53286">
            <w:pPr>
              <w:jc w:val="center"/>
            </w:pPr>
            <w:r>
              <w:rPr>
                <w:rFonts w:hint="eastAsia"/>
              </w:rPr>
              <w:t xml:space="preserve">0</w:t>
            </w:r>
          </w:p>
        </w:tc>
      </w:tr>
      <w:tr w:rsidR="005F7B8B" w:rsidRPr="00673F17" w:rsidTr="00A60A26">
        <w:trPr>
          <w:trHeight w:val="567"/>
        </w:trPr>
        <w:tc>
          <w:tcPr>
            <w:tcW w:w="1094" w:type="pct"/>
            <w:vAlign w:val="center"/>
          </w:tcPr>
          <w:p w:rsidR="005F7B8B" w:rsidRDefault="005F7B8B" w:rsidP="00C53286">
            <w:pPr>
              <w:jc w:val="center"/>
              <w:rPr>
                <w:rFonts w:hAnsi="宋体"/>
                <w:szCs w:val="21"/>
              </w:rPr>
            </w:pPr>
            <w:r w:rsidRPr="00673F17">
              <w:rPr>
                <w:rFonts w:hAnsi="宋体"/>
                <w:szCs w:val="21"/>
              </w:rPr>
              <w:t>现担（兼）任党政</w:t>
            </w:r>
          </w:p>
          <w:p w:rsidR="005F7B8B" w:rsidRPr="00673F17" w:rsidRDefault="005F7B8B" w:rsidP="00C53286">
            <w:pPr>
              <w:jc w:val="center"/>
            </w:pPr>
            <w:r w:rsidRPr="00673F17">
              <w:rPr>
                <w:rFonts w:hAnsi="宋体"/>
                <w:szCs w:val="21"/>
              </w:rPr>
              <w:t xml:space="preserve">职务</w:t>
            </w:r>
          </w:p>
        </w:tc>
        <w:tc>
          <w:tcPr>
            <w:tcW w:w="3906" w:type="pct"/>
            <w:gridSpan w:val="5"/>
            <w:vAlign w:val="center"/>
          </w:tcPr>
          <w:p w:rsidR="005F7B8B" w:rsidRPr="00673F17" w:rsidRDefault="00851CFD" w:rsidP="00C53286">
            <w:pPr>
              <w:jc w:val="center"/>
            </w:pPr>
            <w:r>
              <w:rPr>
                <w:rFonts w:hint="eastAsia"/>
              </w:rPr>
              <w:t xml:space="preserve">无</w:t>
            </w:r>
          </w:p>
        </w:tc>
      </w:tr>
      <w:tr w:rsidR="005F7B8B" w:rsidRPr="00673F17" w:rsidTr="00A60A26">
        <w:trPr>
          <w:trHeight w:val="567"/>
        </w:trPr>
        <w:tc>
          <w:tcPr>
            <w:tcW w:w="1094" w:type="pct"/>
            <w:vAlign w:val="center"/>
          </w:tcPr>
          <w:p w:rsidR="005F7B8B" w:rsidRPr="00673F17" w:rsidRDefault="005F7B8B" w:rsidP="00C53286">
            <w:pPr>
              <w:jc w:val="center"/>
              <w:rPr>
                <w:szCs w:val="21"/>
              </w:rPr>
            </w:pPr>
            <w:r w:rsidRPr="00673F17">
              <w:rPr>
                <w:rFonts w:hAnsi="宋体"/>
              </w:rPr>
              <w:t>社会兼职情况</w:t>
            </w:r>
          </w:p>
        </w:tc>
        <w:tc>
          <w:tcPr>
            <w:tcW w:w="3906" w:type="pct"/>
            <w:gridSpan w:val="5"/>
            <w:vAlign w:val="center"/>
          </w:tcPr>
          <w:p w:rsidR="005F7B8B" w:rsidRPr="00851CFD" w:rsidRDefault="00851CFD" w:rsidP="00851CFD">
            <w:pPr>
              <w:jc w:val="left"/>
            </w:pPr>
            <w:r>
              <w:t xml:space="preserve">教育部科技管理运输管理评审专家、北京市交通委标准评审专家、铁路投资项目评审专家；Transportation Research Part A、Part C、Part E、Transport Policy、浙江大学学报（工学版）、《Journal of Modern Transportation (JMTR)》、《南京航空航天大学学报英文版》等等学术期刊审稿专家；“首都职工素质建设工程”兼职教师。</w:t>
            </w:r>
          </w:p>
        </w:tc>
      </w:tr>
    </w:tbl>
    <w:p w:rsidR="005F7B8B" w:rsidRPr="00673F17" w:rsidRDefault="005F7B8B" w:rsidP="005F7B8B"/>
    <w:p w:rsidR="005F7B8B" w:rsidRPr="00673F17" w:rsidRDefault="005F7B8B" w:rsidP="005F7B8B">
      <w:r w:rsidRPr="00673F17">
        <w:rPr>
          <w:rFonts w:eastAsia="黑体" w:hint="eastAsia"/>
          <w:bCs/>
          <w:sz w:val="24"/>
        </w:rPr>
        <w:t>二、聘期</w:t>
      </w:r>
      <w:r w:rsidRPr="00673F17">
        <w:rPr>
          <w:rFonts w:eastAsia="黑体"/>
          <w:bCs/>
          <w:sz w:val="24"/>
        </w:rPr>
        <w:t>自我总体评价</w:t>
      </w:r>
      <w:r w:rsidRPr="00673F17">
        <w:t>（对照岗位聘用合同</w:t>
      </w:r>
      <w:r w:rsidRPr="00673F17">
        <w:rPr>
          <w:rFonts w:hint="eastAsia"/>
        </w:rPr>
        <w:t>及任务书完成情况</w:t>
      </w:r>
      <w:r w:rsidRPr="00673F17">
        <w:t>）</w:t>
      </w:r>
      <w:r w:rsidRPr="00673F17">
        <w:rPr>
          <w:rFonts w:hint="eastAsia"/>
        </w:rPr>
        <w:t>（</w:t>
      </w:r>
      <w:r w:rsidRPr="00673F17">
        <w:rPr>
          <w:rFonts w:hint="eastAsia"/>
        </w:rPr>
        <w:t>2000</w:t>
      </w:r>
      <w:r w:rsidRPr="00673F17">
        <w:rPr>
          <w:rFonts w:hint="eastAsia"/>
        </w:rPr>
        <w:t>字以内）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25"/>
        <w:gridCol w:w="3485"/>
        <w:gridCol w:w="4060"/>
      </w:tblGrid>
      <w:tr w:rsidR="005F7B8B" w:rsidRPr="00673F17" w:rsidTr="00851CFD">
        <w:trPr>
          <w:trHeight w:val="417"/>
        </w:trPr>
        <w:tc>
          <w:tcPr>
            <w:tcW w:w="2025" w:type="dxa"/>
            <w:vAlign w:val="center"/>
          </w:tcPr>
          <w:p w:rsidR="005F7B8B" w:rsidRPr="00673F17" w:rsidRDefault="005F7B8B" w:rsidP="00C53286">
            <w:pPr>
              <w:jc w:val="center"/>
            </w:pPr>
            <w:r w:rsidRPr="00673F17">
              <w:rPr>
                <w:rFonts w:hint="eastAsia"/>
              </w:rPr>
              <w:t>序号</w:t>
            </w:r>
          </w:p>
        </w:tc>
        <w:tc>
          <w:tcPr>
            <w:tcW w:w="3485" w:type="dxa"/>
            <w:vAlign w:val="center"/>
          </w:tcPr>
          <w:p w:rsidR="005F7B8B" w:rsidRPr="00673F17" w:rsidRDefault="005F7B8B" w:rsidP="00C53286">
            <w:pPr>
              <w:jc w:val="center"/>
            </w:pPr>
            <w:r w:rsidRPr="00673F17">
              <w:rPr>
                <w:rFonts w:hint="eastAsia"/>
              </w:rPr>
              <w:t>合同任务书中要求的聘期岗位任务</w:t>
            </w:r>
          </w:p>
        </w:tc>
        <w:tc>
          <w:tcPr>
            <w:tcW w:w="4060" w:type="dxa"/>
            <w:vAlign w:val="center"/>
          </w:tcPr>
          <w:p w:rsidR="005F7B8B" w:rsidRPr="00673F17" w:rsidRDefault="005F7B8B" w:rsidP="00851CFD">
            <w:pPr>
              <w:jc w:val="center"/>
            </w:pPr>
            <w:r w:rsidRPr="00673F17">
              <w:rPr>
                <w:rFonts w:hint="eastAsia"/>
              </w:rPr>
              <w:t>本人完成情况</w:t>
            </w:r>
            <w:r w:rsidR="00851CFD" w:rsidRPr="00851CFD">
              <w:t xml:space="preserve"/>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1</w:t>
            </w:r>
          </w:p>
        </w:tc>
        <w:tc>
          <w:tcPr>
            <w:tcW w:w="3485" w:type="dxa"/>
            <w:vAlign w:val="center"/>
          </w:tcPr>
          <w:p w:rsidR="005F7B8B" w:rsidRPr="00673F17" w:rsidRDefault="00851CFD" w:rsidP="00851CFD">
            <w:pPr>
              <w:jc w:val="left"/>
            </w:pPr>
            <w:r>
              <w:rPr>
                <w:rFonts w:hint="eastAsia"/>
              </w:rPr>
              <w:t xml:space="preserve">1、岗位职责 学科建设型四级岗位教授聘期内一般应担任二级博士点学科、重点发展学科主要学科方向、品牌专业、重点科研平台方向、硕士点学科等建设的责任教授或骨干成员，是学科、专业、学科方向或平台建设在规划、组织、实施中的责任人，是本学科二、三级学科责任教授的协助者。具体来讲应履行如下几个方面的职责：聘期内负责或协助学科责任教授制定所在学科、专业、学科方向、平台的建设规划，平台建设立项，以及具体建设方案；独立负责一个学科、学科方向团队的组建、管理，以及教学科研骨干的引进和培养，形成结构合理、凝聚力强的学术团队；主动了解学术前沿，努力提升学术水平；本人或组织团队积极争取科研课题，并取得一批高水平学术成果；积极推进学科领域的国内外交流与合作，积极在学术机构或学术组织中任职，不断提升学术声誉和学术影响，指导学生或青年教师赴境外交流学习或联合培养；承担公共服务任务，积极参加公益性活动、教育教学管理以及社会服务；定期举办学术讲座，推进教师间的学术交流等。</w:t>
            </w:r>
          </w:p>
        </w:tc>
        <w:tc>
          <w:tcPr>
            <w:tcW w:w="4060" w:type="dxa"/>
            <w:vAlign w:val="center"/>
          </w:tcPr>
          <w:p w:rsidR="005F7B8B" w:rsidRPr="00673F17" w:rsidRDefault="00851CFD" w:rsidP="00851CFD">
            <w:pPr>
              <w:jc w:val="left"/>
            </w:pPr>
            <w:r>
              <w:rPr>
                <w:rFonts w:hint="eastAsia"/>
              </w:rPr>
              <w:t xml:space="preserve">1、认真履行岗位职责
</w:t>
              <w:br/>
              <w:t xml:space="preserve">  作为重点发展学科主要学科方向的骨干成员，在聘期内大力协助学科责任教授讨论制定民航专业平台的建设规划、设计具体建设方案；协助完成民航方向团队的组建、更新、完善和管理；培养结构合理、凝聚力强的学术团队，积极主动了解学术前沿，努力提升学术水平；组织团队成员积极申报科研课题，获批国铁集团课题5项（本人主持4项）、朔黄铁路发展有限公司重点课题1项；取得了一批高水平的研究成果。积极推进学科领域的国内外交流与合作，在TRB多个Committee、国内学术组织中任职，学术声誉和学术影响不断提升；资助学生赴美国参加TRB学术会议，国内参加国际（国内）学术会议；通过与国内外学者的交流学习，紧跟学科前沿，提高了学术水平。承担公共服务任务，积极参加公益性活动、教育教学管理以及社会服务。定期举办学术讲座和交流，推进了行业专家、教师、学生间的学术交流。</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2</w:t>
            </w:r>
          </w:p>
        </w:tc>
        <w:tc>
          <w:tcPr>
            <w:tcW w:w="3485" w:type="dxa"/>
            <w:vAlign w:val="center"/>
          </w:tcPr>
          <w:p w:rsidR="005F7B8B" w:rsidRPr="00673F17" w:rsidRDefault="00851CFD" w:rsidP="00851CFD">
            <w:pPr>
              <w:jc w:val="left"/>
            </w:pPr>
            <w:r>
              <w:rPr>
                <w:rFonts w:hint="eastAsia"/>
              </w:rPr>
              <w:t xml:space="preserve">2、履职基本要求 （1）全面履行岗位职责，并在上述某些方面取得显著进展。（2）每年应承担教学总时数一般不少于64，其中承担本科生课学时数一般不少于32（从2013年开始执行），教学效果良好；主持建设一门本科生主干课程或新开并建设好一门本科生或研究生课程；高质量地培养本科生、研究生、留学生，每年指导本科毕业设计（论文）不少于2人,指导研究生学位论文抽检结果良好。（3）聘期内，在主持高水平研究项目上有新的进展。主持四类课题1项，且分摊经费160万元。（4）聘期内以第一作者或指导研究生为第一作者发表An5类论文4篇。（5）积极参加校、院、系所、工会等组织的活动。（6）主动参与国际合作交流并取得较好成绩，聘期内参加国际学术会议不少于1次；或到国外进行累计不少于一周的学术研修、交流；或作为导师、副导师指导外国留学生。</w:t>
            </w:r>
          </w:p>
        </w:tc>
        <w:tc>
          <w:tcPr>
            <w:tcW w:w="4060" w:type="dxa"/>
            <w:vAlign w:val="center"/>
          </w:tcPr>
          <w:p w:rsidR="005F7B8B" w:rsidRPr="00673F17" w:rsidRDefault="00851CFD" w:rsidP="00851CFD">
            <w:pPr>
              <w:jc w:val="left"/>
            </w:pPr>
            <w:r>
              <w:rPr>
                <w:rFonts w:hint="eastAsia"/>
              </w:rPr>
              <w:t xml:space="preserve">2、超额完成履职基本要求
</w:t>
              <w:br/>
              <w:t xml:space="preserve">  （1）全面履行岗位职责，并取得显著进展。
</w:t>
              <w:br/>
              <w:t xml:space="preserve">  （2）4年承担教学总时数462，每年平均承担115.5学时，其中本科生学时296，平均每年74；主持新开设并建设好一门全英文留学生课程，新讲授一门研究生课程，教学效果良好；高质量培养本科生、研究生，毕业论文指导和抽检结果均良好；平均每年指导本科生论文折合2人。
</w:t>
              <w:br/>
              <w:t xml:space="preserve">  （3）聘期内主持国铁集团重点课题共计4项，朔黄铁路发展有限公司重点项目1项；参加国家自然科学基金联合基金1项，国铁集团系统性重大项目课题1项，国铁集团重点项目1项；共计分担课题经费261万元，折合横向科研经费801万元。
</w:t>
              <w:br/>
              <w:t xml:space="preserve">  （4）聘期内以第一作者或指导研究生为第一作者发表论文10篇，其中：An1类3篇，An2类1篇，An5类2篇，折合An5类论文58篇。此外，EI（CA)论文2篇，国内检索2篇。
</w:t>
              <w:br/>
              <w:t xml:space="preserve">  （5）积极参加校、院、系所、工会等组织的活动。每年代表学院参加学校乒乓球团体赛，为连续3年获得团体冠军贡献了力量。
</w:t>
              <w:br/>
              <w:t xml:space="preserve">  （6）积极参与国际合作交流，撰写高水平论文，资助学生赴美国、在国内多次参加国际学术会议，提升了学术水平。</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3</w:t>
            </w:r>
          </w:p>
        </w:tc>
        <w:tc>
          <w:tcPr>
            <w:tcW w:w="3485" w:type="dxa"/>
            <w:vAlign w:val="center"/>
          </w:tcPr>
          <w:p w:rsidR="005F7B8B" w:rsidRPr="00673F17" w:rsidRDefault="00851CFD" w:rsidP="00851CFD">
            <w:pPr>
              <w:jc w:val="left"/>
            </w:pPr>
            <w:r>
              <w:rPr>
                <w:rFonts w:hint="eastAsia"/>
              </w:rPr>
              <w:t xml:space="preserve">3、岗位任期目标要求  
</w:t>
              <w:br/>
              <w:t xml:space="preserve">受聘教授四级岗位的教授在4年任期内，除完成教授四级岗位职责的基本要求外，本人或率领学科团队须在以下某个或某些方面取得显著进展：（1）参与学科方向、专业建设、平台建设，教授团队建设效果显著，为达到平台、专业预期排名，以及保持和提升学科现有排名做出学术贡献；作为重点学科责任教授的助手，协助保持或提升重点学科的排名；或协助责任教授使学科被评估为国家或省部级重点学科；或作为本科专业建设核心，协助负责专业建设成为国家重点专业；或协助负责人牵头建设的科研、教学平台申报成功国家级或省部级平台（具体由学院教职工考核与聘任工作小组认定）。 （2）作为骨干参与国家创新群体和省部级创新团队建设；（3）所主持的科研、教改项目获得省部级以上奖励。聘期内获得国家级科研奖励（有证书）；或获得省部级科研奖励一等奖（排名前10）、二等奖（排名前7）；或获得国家级优秀教学成果奖（有个人证书）；或获得北京市优秀教学成果奖（排名前5）；（4）作为核心成员组织申报成功国家人才培养模式创新实验区项目或国家实验教学示范中心；或作为负责人建成并讲授一门完整的全外文课程等。</w:t>
            </w:r>
          </w:p>
        </w:tc>
        <w:tc>
          <w:tcPr>
            <w:tcW w:w="4060" w:type="dxa"/>
            <w:vAlign w:val="center"/>
          </w:tcPr>
          <w:p w:rsidR="005F7B8B" w:rsidRPr="00673F17" w:rsidRDefault="00851CFD" w:rsidP="00851CFD">
            <w:pPr>
              <w:jc w:val="left"/>
            </w:pPr>
            <w:r>
              <w:rPr>
                <w:rFonts w:hint="eastAsia"/>
              </w:rPr>
              <w:t xml:space="preserve">在4年任期内，除完成教授四级岗位职责的基本要求外，在岗位任期目标要求方面取得进展，包括以下4个相对应的项目。
</w:t>
              <w:br/>
              <w:t xml:space="preserve">  （1）参与学科方向、专业建设、平台建设，为民航专业发展贡献了力量。包括研讨设计培养方案、设置专业课程、培养教学团队、承担核心主干课程、协助学科基地建设、实验室建设等等。
</w:t>
              <w:br/>
              <w:t xml:space="preserve">  （3）主持的科研项目获得省部级以上奖励后，又成功获得发明专利1项，该专利于2021年6月15日授权公告：一种全国铁路统一编制货物列车编组计划的方法和系统。
</w:t>
              <w:br/>
              <w:t xml:space="preserve">  （4）作为负责人建成并讲授一门完整的全英文留学生课程；作为副主编出版教育部高等学校道路运输与工程教学指导分委员会“十三五”规划教材1部。
</w:t>
              <w:br/>
              <w:t xml:space="preserve">  （7）聘期内以第一作者或指导研究生为第一作者发表论文10篇，An1类3篇，An2类1篇，An5类1篇，折合An5类论文58篇。此外，发表EI（CA）论文2篇，国内检索2篇。</w:t>
            </w:r>
          </w:p>
        </w:tc>
      </w:tr>
      <w:tr w:rsidR="005F7B8B" w:rsidRPr="00673F17" w:rsidTr="00851CFD">
        <w:trPr>
          <w:trHeight w:val="570"/>
        </w:trPr>
        <w:tc>
          <w:tcPr>
            <w:tcW w:w="2025" w:type="dxa"/>
            <w:vAlign w:val="center"/>
          </w:tcPr>
          <w:p w:rsidR="005F7B8B" w:rsidRPr="00673F17" w:rsidRDefault="005F7B8B" w:rsidP="00C53286">
            <w:pPr>
              <w:jc w:val="center"/>
            </w:pPr>
          </w:p>
        </w:tc>
        <w:tc>
          <w:tcPr>
            <w:tcW w:w="3485" w:type="dxa"/>
            <w:vAlign w:val="center"/>
          </w:tcPr>
          <w:p w:rsidR="005F7B8B" w:rsidRPr="00673F17" w:rsidRDefault="005F7B8B" w:rsidP="00C53286"/>
        </w:tc>
        <w:tc>
          <w:tcPr>
            <w:tcW w:w="4060" w:type="dxa"/>
            <w:vAlign w:val="center"/>
          </w:tcPr>
          <w:p w:rsidR="005F7B8B" w:rsidRPr="00673F17" w:rsidRDefault="005F7B8B" w:rsidP="00C53286"/>
        </w:tc>
      </w:tr>
      <w:tr w:rsidR="005F7B8B" w:rsidRPr="00673F17" w:rsidTr="005F7B8B">
        <w:trPr>
          <w:trHeight w:val="659"/>
        </w:trPr>
        <w:tc>
          <w:tcPr>
            <w:tcW w:w="9570" w:type="dxa"/>
            <w:gridSpan w:val="3"/>
          </w:tcPr>
          <w:p w:rsidR="005F7B8B" w:rsidRDefault="005F7B8B" w:rsidP="00C53286">
            <w:r w:rsidRPr="00673F17">
              <w:rPr>
                <w:rFonts w:hint="eastAsia"/>
              </w:rPr>
              <w:t>聘期自我评价（包括是否达到合同任务书中岗位履职要求？本人是否满意？还存在哪些不足？今后如何努力和改进？）：</w:t>
            </w:r>
          </w:p>
          <w:p w:rsidR="005F7B8B" w:rsidRDefault="00851CFD" w:rsidP="00C53286">
            <w:r>
              <w:t xml:space="preserve">
                一、卓越履行科研教学及教授四级岗位职责
                <w:br/>
                  （1）全面履行职责，积极贡献专业发展。全面承担岗位职责，主动投身于学科方向、专业建设、平台建设等关键领域，为民航专业的繁荣发展注入了活力。参与设计培养方案、专业课程设置，培养教学团队，承担核心课程教学，并协助学科基地与实验室建设。作为课程负责人，不断吸纳并培养年轻教师，拓展教学团队，同时开展教学法研究，共同备课，持续优化教学内容与方法，显著提升了教学质量。
                <w:br/>
                  （2）超额完成教学任务。4年总教学时数是标准180.5%，本科生教学时数远远超出规定，是标准的231.3%。主持新开设并建设了一门全英文留学生课程，讲授效果较好。此外，与行业专家合作开设研究生课程，有效拓展了学生的实践知识，取得了较好的教学成效。担任副主编，出版了教育部高等学校道路运输与工程教学指导分委员会“十三五”规划教材。
                <w:br/>
                  （3）科研任务超额完成。主持国铁集团重点课题4项，主持朔黄铁路发展有限公司重点课题1项，参加国家自然科学基金联合基金课题1项，以及国铁集团重点课题2项。承担的科研经费折合横向课题高达801万元，是目标经费160万元的5倍。
                <w:br/>
                  （4）论文发表显著超越。积极追踪学科前沿，发表了一系列高水平研究成果，提升了学术水平和影响力。共发表论文10篇，包括3篇An1、1篇An2、2篇An5，以及2篇IE（CA）论文和2篇国内检索论文。完成的An5类论文数量（58篇）是要求论文数量（4篇）的14.5倍。
                <w:br/>
                  （5）科研成果申报与专利获取。主持的科研项目获得省部级以上奖励后，又成功获得一项发明专利，该专利于2021年6月15日授权公告，涉及“一种全国铁路统一编制货物列车编组计划的方法和系统”。
                <w:br/>
                  （6）国际交流与学术提升。在TRB多个委员会担任职务，资助学生赴美参加TRB会议和交流。还组织学生多次参加国内外会议，发表高水平论文，提升了学术声誉和影响力。
                <w:br/>
                  （7）社会服务与专业实力展现。热心参与社会服务，为朔黄铁路解决技术难题，为大秦铁路溜逸事故提供专业咨询，展现了我的专业实力与社会责任感。
                <w:br/>
                二、未来努力方向
                <w:br/>
                  尽管我对目前的岗位履职情况感到满意，但在学术领域的知名度和奖励方面仍有提升空间。未来，我将延续现有成果，弥补不足，并在下一个聘期内，高质量完成履职目标，争取在以下3个方面取得显著成果：
                <w:br/>
                  （1）教书育人。将以《航空公司运营与管理》等核心课程为依托，在民航方向教学中发挥引领作用，进一步提升教学质量和效果。进一步完善新开设的全英文留学生课程《Engineering Ethics》，并继续建设好负责的本科、研究生课程。带领课程组成员深入探索教学方法创新，培养学生的国际视野和创新能力，并实施学科和专业方向的建设规划，加强教学队伍建设，提升团队整体教学水平，争取申报教学成果。
                <w:br/>
                  （2）科研深化与新方向开拓。进一步深化目前的研究方向，深入研究铁路客货运输，继续研究规划型铁路相关问题，并在大数据背景下提出新的铁路运输组织理论，应用于实际铁路运营。进一步应用系统工程理论和方法，深入研究高速铁路与民航之间的竞争、合作、一体化问题，为运营管理提供决策支持。同时，将开拓新的研究方向，系统研究国内外现代物流发展和建设，结合我国运输实际，建立以铁路运输为骨干的中国特色综合物流体系，并积极申报奖项，争取在论文和科研方面获得更多奖励。
                <w:br/>
                 （3）国内外交流与合作推进。 将积极推进学科领域的国内外交流与合作，提升学术声誉和影响力。资助指导学生或青年教师赴境外交流学习或联合培养，并承担公共服务任务，积极参与公益性活动、教育教学管理以及社会服务。
              </w:t>
            </w:r>
          </w:p>
          <w:p w:rsidR="005F7B8B" w:rsidRDefault="005F7B8B" w:rsidP="00C53286"/>
          <w:p w:rsidR="005F7B8B" w:rsidRPr="00673F17" w:rsidRDefault="005F7B8B" w:rsidP="00C53286"/>
        </w:tc>
      </w:tr>
      <w:tr w:rsidR="005F7B8B" w:rsidRPr="00673F17" w:rsidTr="00C53286">
        <w:trPr>
          <w:trHeight w:val="1281"/>
        </w:trPr>
        <w:tc>
          <w:tcPr>
            <w:tcW w:w="9570" w:type="dxa"/>
            <w:gridSpan w:val="3"/>
          </w:tcPr>
          <w:p w:rsidR="005F7B8B" w:rsidRPr="00673F17" w:rsidRDefault="005F7B8B" w:rsidP="00C53286">
            <w:pPr>
              <w:rPr>
                <w:b/>
                <w:sz w:val="24"/>
              </w:rPr>
            </w:pPr>
            <w:r w:rsidRPr="00673F17">
              <w:rPr>
                <w:b/>
                <w:sz w:val="24"/>
              </w:rPr>
              <w:t>本人承诺：</w:t>
            </w:r>
          </w:p>
          <w:p w:rsidR="005F7B8B" w:rsidRPr="00673F17" w:rsidRDefault="005F7B8B" w:rsidP="00C53286">
            <w:pPr>
              <w:snapToGrid w:val="0"/>
              <w:spacing w:line="360" w:lineRule="auto"/>
              <w:ind w:firstLineChars="200" w:firstLine="420"/>
              <w:rPr>
                <w:rFonts w:ascii="宋体" w:hAnsi="宋体"/>
                <w:bCs/>
                <w:szCs w:val="21"/>
              </w:rPr>
            </w:pPr>
            <w:r w:rsidRPr="00673F17">
              <w:rPr>
                <w:rFonts w:ascii="宋体" w:hAnsi="宋体" w:hint="eastAsia"/>
                <w:bCs/>
                <w:szCs w:val="21"/>
              </w:rPr>
              <w:t>该表所填内容真实准确，如与事实不符，本人愿承担由此产生的责任和后果。</w:t>
            </w:r>
          </w:p>
          <w:p w:rsidR="005F7B8B" w:rsidRDefault="005F7B8B" w:rsidP="00C53286">
            <w:pPr>
              <w:snapToGrid w:val="0"/>
              <w:spacing w:line="360" w:lineRule="auto"/>
              <w:ind w:firstLineChars="2849" w:firstLine="5983"/>
              <w:rPr>
                <w:rFonts w:ascii="宋体" w:hAnsi="宋体"/>
                <w:bCs/>
                <w:szCs w:val="21"/>
              </w:rPr>
            </w:pPr>
            <w:r w:rsidRPr="00673F17">
              <w:rPr>
                <w:rFonts w:ascii="宋体" w:hAnsi="宋体" w:hint="eastAsia"/>
                <w:bCs/>
                <w:szCs w:val="21"/>
              </w:rPr>
              <w:t>本人签字：</w:t>
            </w:r>
          </w:p>
          <w:p w:rsidR="005F7B8B" w:rsidRPr="00673F17" w:rsidRDefault="005F7B8B" w:rsidP="00C53286">
            <w:pPr>
              <w:snapToGrid w:val="0"/>
              <w:spacing w:line="360" w:lineRule="auto"/>
              <w:ind w:firstLineChars="2849" w:firstLine="5983"/>
              <w:rPr>
                <w:rFonts w:ascii="宋体" w:hAnsi="宋体"/>
                <w:bCs/>
                <w:szCs w:val="21"/>
              </w:rPr>
            </w:pPr>
          </w:p>
          <w:p w:rsidR="005F7B8B" w:rsidRPr="00673F17" w:rsidRDefault="005F7B8B" w:rsidP="00C53286">
            <w:pPr>
              <w:jc w:val="right"/>
            </w:pPr>
            <w:r w:rsidRPr="00673F17">
              <w:rPr>
                <w:rFonts w:ascii="宋体" w:hAnsi="宋体" w:hint="eastAsia"/>
                <w:bCs/>
                <w:szCs w:val="21"/>
              </w:rPr>
              <w:t>年   月   日</w:t>
            </w:r>
          </w:p>
        </w:tc>
      </w:tr>
    </w:tbl>
    <w:p w:rsidR="005F7B8B" w:rsidRPr="00673F17" w:rsidRDefault="005F7B8B" w:rsidP="005F7B8B"/>
    <w:p w:rsidR="00927CF3" w:rsidRPr="00927CF3" w:rsidRDefault="00927CF3" w:rsidP="00927CF3">
      <w:pPr>
        <w:rPr>
          <w:rFonts w:eastAsia="黑体"/>
          <w:bCs/>
          <w:sz w:val="24"/>
        </w:rPr>
      </w:pPr>
      <w:r>
        <w:rPr>
          <w:rFonts w:eastAsia="黑体" w:hint="eastAsia"/>
          <w:bCs/>
          <w:sz w:val="24"/>
        </w:rPr>
        <w:t>三</w:t>
      </w:r>
      <w:r w:rsidRPr="00927CF3">
        <w:rPr>
          <w:rFonts w:eastAsia="黑体" w:hint="eastAsia"/>
          <w:bCs/>
          <w:sz w:val="24"/>
        </w:rPr>
        <w:t>、单位审核情况</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6"/>
        <w:gridCol w:w="2337"/>
        <w:gridCol w:w="2337"/>
        <w:gridCol w:w="2337"/>
      </w:tblGrid>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lastRenderedPageBreak/>
              <w:t>本科教学及人才培养</w:t>
            </w:r>
          </w:p>
          <w:p w:rsidR="00927CF3" w:rsidRPr="002833F4" w:rsidRDefault="00927CF3" w:rsidP="00C53286">
            <w:pPr>
              <w:jc w:val="center"/>
              <w:rPr>
                <w:b/>
              </w:rPr>
            </w:pPr>
            <w:r w:rsidRPr="002833F4">
              <w:rPr>
                <w:rFonts w:hint="eastAsia"/>
                <w:b/>
              </w:rPr>
              <w:t>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科研和成果审核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研究生教学及人才</w:t>
            </w:r>
            <w:proofErr w:type="gramStart"/>
            <w:r w:rsidRPr="002833F4">
              <w:rPr>
                <w:rFonts w:hint="eastAsia"/>
                <w:b/>
              </w:rPr>
              <w:t>培</w:t>
            </w:r>
            <w:proofErr w:type="gramEnd"/>
          </w:p>
          <w:p w:rsidR="00927CF3" w:rsidRPr="002833F4" w:rsidRDefault="00927CF3" w:rsidP="00C53286">
            <w:pPr>
              <w:jc w:val="center"/>
              <w:rPr>
                <w:b/>
              </w:rPr>
            </w:pPr>
            <w:r w:rsidRPr="002833F4">
              <w:rPr>
                <w:rFonts w:hint="eastAsia"/>
                <w:b/>
              </w:rPr>
              <w:t>养审核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人事审核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bl>
    <w:p w:rsidR="00927CF3" w:rsidRPr="00EF3192" w:rsidRDefault="00927CF3" w:rsidP="005F7B8B">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四、师德</w:t>
      </w:r>
      <w:r w:rsidRPr="00EF3192">
        <w:rPr>
          <w:rFonts w:eastAsia="黑体"/>
          <w:bCs/>
          <w:sz w:val="24"/>
        </w:rPr>
        <w:t>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EF3192" w:rsidTr="00620074">
        <w:trPr>
          <w:trHeight w:val="1881"/>
          <w:jc w:val="center"/>
        </w:trPr>
        <w:tc>
          <w:tcPr>
            <w:tcW w:w="691" w:type="dxa"/>
            <w:vAlign w:val="center"/>
          </w:tcPr>
          <w:p w:rsidR="00EF3192" w:rsidRPr="00EF3192" w:rsidRDefault="00EF3192" w:rsidP="00620074">
            <w:pPr>
              <w:jc w:val="center"/>
              <w:rPr>
                <w:b/>
              </w:rPr>
            </w:pPr>
            <w:r w:rsidRPr="00EF3192">
              <w:rPr>
                <w:rFonts w:hint="eastAsia"/>
                <w:b/>
              </w:rPr>
              <w:t>教职工</w:t>
            </w:r>
            <w:r w:rsidRPr="00EF3192">
              <w:rPr>
                <w:b/>
              </w:rPr>
              <w:t>党支部评价意见</w:t>
            </w:r>
          </w:p>
        </w:tc>
        <w:tc>
          <w:tcPr>
            <w:tcW w:w="8657" w:type="dxa"/>
            <w:vAlign w:val="center"/>
          </w:tcPr>
          <w:p w:rsidR="00EF3192" w:rsidRPr="00EF3192" w:rsidRDefault="00EF3192" w:rsidP="00873D62">
            <w:pPr>
              <w:spacing w:beforeLines="50"/>
              <w:rPr>
                <w:rFonts w:ascii="宋体" w:hAnsi="宋体"/>
              </w:rPr>
            </w:pPr>
            <w:r w:rsidRPr="00EF3192">
              <w:rPr>
                <w:rFonts w:ascii="宋体" w:hAnsi="宋体" w:hint="eastAsia"/>
              </w:rPr>
              <w:t>（对被考核人师德师风和思想政治表现等方面的综合评价意见）</w:t>
            </w: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ind w:firstLineChars="1450" w:firstLine="3057"/>
              <w:rPr>
                <w:b/>
              </w:rPr>
            </w:pPr>
            <w:r w:rsidRPr="00EF3192">
              <w:rPr>
                <w:rFonts w:hint="eastAsia"/>
                <w:b/>
              </w:rPr>
              <w:t>教职工党支部</w:t>
            </w:r>
            <w:r w:rsidRPr="00EF3192">
              <w:rPr>
                <w:b/>
              </w:rPr>
              <w:t>书记：</w:t>
            </w:r>
            <w:r w:rsidRPr="00EF3192">
              <w:rPr>
                <w:b/>
              </w:rPr>
              <w:t xml:space="preserve">     </w:t>
            </w:r>
            <w:r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r w:rsidR="00EF3192" w:rsidRPr="00EF3192" w:rsidTr="00620074">
        <w:trPr>
          <w:trHeight w:val="1881"/>
          <w:jc w:val="center"/>
        </w:trPr>
        <w:tc>
          <w:tcPr>
            <w:tcW w:w="691" w:type="dxa"/>
            <w:vAlign w:val="center"/>
          </w:tcPr>
          <w:p w:rsidR="00EF3192" w:rsidRPr="00EF3192" w:rsidRDefault="00873D62" w:rsidP="00620074">
            <w:pPr>
              <w:jc w:val="center"/>
              <w:rPr>
                <w:b/>
              </w:rPr>
            </w:pPr>
            <w:r>
              <w:rPr>
                <w:b/>
              </w:rPr>
              <w:t>二级党组织</w:t>
            </w:r>
            <w:r w:rsidR="00EF3192" w:rsidRPr="00EF3192">
              <w:rPr>
                <w:b/>
              </w:rPr>
              <w:t>鉴定意见</w:t>
            </w:r>
          </w:p>
        </w:tc>
        <w:tc>
          <w:tcPr>
            <w:tcW w:w="8657" w:type="dxa"/>
            <w:vAlign w:val="center"/>
          </w:tcPr>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873D62" w:rsidP="00620074">
            <w:pPr>
              <w:ind w:firstLineChars="1400" w:firstLine="2951"/>
              <w:rPr>
                <w:b/>
              </w:rPr>
            </w:pPr>
            <w:r>
              <w:rPr>
                <w:rFonts w:hint="eastAsia"/>
                <w:b/>
              </w:rPr>
              <w:t>负责人</w:t>
            </w:r>
            <w:r w:rsidR="00EF3192" w:rsidRPr="00EF3192">
              <w:rPr>
                <w:rFonts w:hint="eastAsia"/>
                <w:b/>
              </w:rPr>
              <w:t>签字（二级党组织公章）</w:t>
            </w:r>
            <w:r w:rsidR="00EF3192" w:rsidRPr="00EF3192">
              <w:rPr>
                <w:b/>
              </w:rPr>
              <w:t>：</w:t>
            </w:r>
            <w:r w:rsidR="00EF3192" w:rsidRPr="00EF3192">
              <w:rPr>
                <w:b/>
              </w:rPr>
              <w:t xml:space="preserve">     </w:t>
            </w:r>
            <w:r w:rsidR="00EF3192"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bl>
    <w:p w:rsidR="00EF3192" w:rsidRPr="00EF3192" w:rsidRDefault="00EF3192" w:rsidP="00EF3192">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五、</w:t>
      </w:r>
      <w:r w:rsidRPr="00EF3192">
        <w:rPr>
          <w:rFonts w:eastAsia="黑体"/>
          <w:bCs/>
          <w:sz w:val="24"/>
        </w:rPr>
        <w:t>综合考核意见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673F17" w:rsidTr="00620074">
        <w:trPr>
          <w:trHeight w:val="1881"/>
          <w:jc w:val="center"/>
        </w:trPr>
        <w:tc>
          <w:tcPr>
            <w:tcW w:w="691" w:type="dxa"/>
            <w:vAlign w:val="center"/>
          </w:tcPr>
          <w:p w:rsidR="00EF3192" w:rsidRPr="001D61AC" w:rsidRDefault="00EF3192" w:rsidP="00620074">
            <w:pPr>
              <w:jc w:val="center"/>
              <w:rPr>
                <w:color w:val="000000" w:themeColor="text1"/>
              </w:rPr>
            </w:pPr>
            <w:r w:rsidRPr="001D61AC">
              <w:rPr>
                <w:b/>
                <w:color w:val="000000" w:themeColor="text1"/>
              </w:rPr>
              <w:t>单位</w:t>
            </w:r>
            <w:r w:rsidRPr="001D61AC">
              <w:rPr>
                <w:rFonts w:hint="eastAsia"/>
                <w:b/>
                <w:color w:val="000000" w:themeColor="text1"/>
              </w:rPr>
              <w:t>综合</w:t>
            </w:r>
            <w:r w:rsidRPr="001D61AC">
              <w:rPr>
                <w:b/>
                <w:color w:val="000000" w:themeColor="text1"/>
              </w:rPr>
              <w:t>考核意见</w:t>
            </w:r>
          </w:p>
        </w:tc>
        <w:tc>
          <w:tcPr>
            <w:tcW w:w="8657" w:type="dxa"/>
            <w:vAlign w:val="center"/>
          </w:tcPr>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ind w:firstLineChars="1400" w:firstLine="2951"/>
              <w:rPr>
                <w:b/>
                <w:color w:val="000000" w:themeColor="text1"/>
              </w:rPr>
            </w:pPr>
            <w:r w:rsidRPr="001D61AC">
              <w:rPr>
                <w:rFonts w:hint="eastAsia"/>
                <w:b/>
                <w:color w:val="000000" w:themeColor="text1"/>
              </w:rPr>
              <w:t>二级单位</w:t>
            </w:r>
            <w:r w:rsidRPr="001D61AC">
              <w:rPr>
                <w:b/>
                <w:color w:val="000000" w:themeColor="text1"/>
              </w:rPr>
              <w:t>负责人</w:t>
            </w:r>
            <w:r w:rsidRPr="001D61AC">
              <w:rPr>
                <w:rFonts w:hint="eastAsia"/>
                <w:b/>
                <w:color w:val="000000" w:themeColor="text1"/>
              </w:rPr>
              <w:t>（单位</w:t>
            </w:r>
            <w:r w:rsidRPr="001D61AC">
              <w:rPr>
                <w:b/>
                <w:color w:val="000000" w:themeColor="text1"/>
              </w:rPr>
              <w:t>公章</w:t>
            </w:r>
            <w:r w:rsidRPr="001D61AC">
              <w:rPr>
                <w:rFonts w:hint="eastAsia"/>
                <w:b/>
                <w:color w:val="000000" w:themeColor="text1"/>
              </w:rPr>
              <w:t>）</w:t>
            </w:r>
            <w:r w:rsidRPr="001D61AC">
              <w:rPr>
                <w:b/>
                <w:color w:val="000000" w:themeColor="text1"/>
              </w:rPr>
              <w:t>：</w:t>
            </w:r>
            <w:r w:rsidRPr="001D61AC">
              <w:rPr>
                <w:b/>
                <w:color w:val="000000" w:themeColor="text1"/>
              </w:rPr>
              <w:t xml:space="preserve">     </w:t>
            </w:r>
            <w:r w:rsidRPr="001D61AC">
              <w:rPr>
                <w:rFonts w:hint="eastAsia"/>
                <w:b/>
                <w:color w:val="000000" w:themeColor="text1"/>
              </w:rPr>
              <w:t xml:space="preserve"> </w:t>
            </w:r>
          </w:p>
          <w:p w:rsidR="00EF3192" w:rsidRPr="001D61AC" w:rsidRDefault="00EF3192" w:rsidP="00620074">
            <w:pPr>
              <w:ind w:firstLineChars="2800" w:firstLine="5903"/>
              <w:jc w:val="right"/>
              <w:rPr>
                <w:b/>
                <w:color w:val="000000" w:themeColor="text1"/>
              </w:rPr>
            </w:pPr>
            <w:r w:rsidRPr="001D61AC">
              <w:rPr>
                <w:rFonts w:hint="eastAsia"/>
                <w:b/>
                <w:color w:val="000000" w:themeColor="text1"/>
              </w:rPr>
              <w:t xml:space="preserve"> </w:t>
            </w:r>
            <w:r w:rsidRPr="001D61AC">
              <w:rPr>
                <w:b/>
                <w:color w:val="000000" w:themeColor="text1"/>
              </w:rPr>
              <w:t>年</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月</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 xml:space="preserve"> </w:t>
            </w:r>
            <w:r w:rsidRPr="001D61AC">
              <w:rPr>
                <w:b/>
                <w:color w:val="000000" w:themeColor="text1"/>
              </w:rPr>
              <w:t>日</w:t>
            </w:r>
          </w:p>
        </w:tc>
      </w:tr>
      <w:tr w:rsidR="00EF3192" w:rsidRPr="00673F17" w:rsidTr="00620074">
        <w:trPr>
          <w:trHeight w:val="1750"/>
          <w:jc w:val="center"/>
        </w:trPr>
        <w:tc>
          <w:tcPr>
            <w:tcW w:w="691" w:type="dxa"/>
            <w:vAlign w:val="center"/>
          </w:tcPr>
          <w:p w:rsidR="00EF3192" w:rsidRPr="00A51BC3" w:rsidRDefault="00EF3192" w:rsidP="00620074">
            <w:pPr>
              <w:jc w:val="center"/>
              <w:rPr>
                <w:b/>
              </w:rPr>
            </w:pPr>
            <w:r w:rsidRPr="00A51BC3">
              <w:rPr>
                <w:rFonts w:hint="eastAsia"/>
                <w:b/>
              </w:rPr>
              <w:t>学</w:t>
            </w:r>
          </w:p>
          <w:p w:rsidR="00EF3192" w:rsidRPr="00A51BC3" w:rsidRDefault="00EF3192" w:rsidP="00620074">
            <w:pPr>
              <w:jc w:val="center"/>
              <w:rPr>
                <w:b/>
              </w:rPr>
            </w:pPr>
            <w:r w:rsidRPr="00A51BC3">
              <w:rPr>
                <w:rFonts w:hint="eastAsia"/>
                <w:b/>
              </w:rPr>
              <w:t>校</w:t>
            </w:r>
          </w:p>
          <w:p w:rsidR="00EF3192" w:rsidRPr="00044B83" w:rsidRDefault="00EF3192" w:rsidP="00620074">
            <w:pPr>
              <w:jc w:val="center"/>
              <w:rPr>
                <w:color w:val="FF0000"/>
              </w:rPr>
            </w:pPr>
            <w:r w:rsidRPr="00A51BC3">
              <w:rPr>
                <w:b/>
              </w:rPr>
              <w:t>意</w:t>
            </w:r>
            <w:r w:rsidRPr="00A51BC3">
              <w:rPr>
                <w:rFonts w:hint="eastAsia"/>
                <w:b/>
              </w:rPr>
              <w:t xml:space="preserve"> </w:t>
            </w:r>
            <w:r w:rsidRPr="00A51BC3">
              <w:rPr>
                <w:b/>
              </w:rPr>
              <w:t>见</w:t>
            </w:r>
          </w:p>
        </w:tc>
        <w:tc>
          <w:tcPr>
            <w:tcW w:w="8657" w:type="dxa"/>
            <w:vAlign w:val="center"/>
          </w:tcPr>
          <w:p w:rsidR="00EF3192" w:rsidRPr="00673F17" w:rsidRDefault="00EF3192" w:rsidP="00620074"/>
          <w:p w:rsidR="00EF3192" w:rsidRPr="00673F17" w:rsidRDefault="00EF3192" w:rsidP="00620074"/>
          <w:p w:rsidR="00EF3192" w:rsidRPr="00673F17" w:rsidRDefault="00EF3192" w:rsidP="00620074"/>
          <w:p w:rsidR="00EF3192" w:rsidRPr="00673F17" w:rsidRDefault="00EF3192" w:rsidP="00620074">
            <w:pPr>
              <w:jc w:val="right"/>
            </w:pPr>
            <w:r w:rsidRPr="00673F17">
              <w:rPr>
                <w:b/>
              </w:rPr>
              <w:t>年</w:t>
            </w:r>
            <w:r w:rsidRPr="00673F17">
              <w:rPr>
                <w:b/>
              </w:rPr>
              <w:t xml:space="preserve"> </w:t>
            </w:r>
            <w:r w:rsidRPr="00673F17">
              <w:rPr>
                <w:rFonts w:hint="eastAsia"/>
                <w:b/>
              </w:rPr>
              <w:t xml:space="preserve"> </w:t>
            </w:r>
            <w:r w:rsidRPr="00673F17">
              <w:rPr>
                <w:b/>
              </w:rPr>
              <w:t xml:space="preserve">  </w:t>
            </w:r>
            <w:r w:rsidRPr="00673F17">
              <w:rPr>
                <w:b/>
              </w:rPr>
              <w:t>月</w:t>
            </w:r>
            <w:r w:rsidRPr="00673F17">
              <w:rPr>
                <w:b/>
              </w:rPr>
              <w:t xml:space="preserve">  </w:t>
            </w:r>
            <w:r w:rsidRPr="00673F17">
              <w:rPr>
                <w:rFonts w:hint="eastAsia"/>
                <w:b/>
              </w:rPr>
              <w:t xml:space="preserve"> </w:t>
            </w:r>
            <w:r w:rsidRPr="00673F17">
              <w:rPr>
                <w:b/>
              </w:rPr>
              <w:t xml:space="preserve"> </w:t>
            </w:r>
            <w:r w:rsidRPr="00673F17">
              <w:rPr>
                <w:b/>
              </w:rPr>
              <w:t>日</w:t>
            </w:r>
          </w:p>
        </w:tc>
      </w:tr>
    </w:tbl>
    <w:p w:rsidR="00EF3192" w:rsidRDefault="00EF3192" w:rsidP="00EF3192">
      <w:pPr>
        <w:rPr>
          <w:b/>
        </w:rPr>
      </w:pPr>
    </w:p>
    <w:p w:rsidR="00EF3192" w:rsidRPr="00EF3192" w:rsidRDefault="00EF3192" w:rsidP="005F7B8B">
      <w:pPr>
        <w:rPr>
          <w:b/>
        </w:rPr>
      </w:pPr>
      <w:r w:rsidRPr="00673F17">
        <w:rPr>
          <w:b/>
        </w:rPr>
        <w:t>备注：此表</w:t>
      </w:r>
      <w:r>
        <w:rPr>
          <w:rFonts w:hint="eastAsia"/>
          <w:b/>
        </w:rPr>
        <w:t>双面打印，</w:t>
      </w:r>
      <w:r w:rsidRPr="00673F17">
        <w:rPr>
          <w:b/>
        </w:rPr>
        <w:t>存入教职工档</w:t>
      </w:r>
      <w:r>
        <w:rPr>
          <w:rFonts w:hint="eastAsia"/>
          <w:b/>
        </w:rPr>
        <w:t>案</w:t>
      </w:r>
    </w:p>
    <w:sectPr w:rsidR="00EF3192" w:rsidRPr="00EF3192"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1BDA" w:rsidRDefault="00F21BDA">
      <w:r>
        <w:separator/>
      </w:r>
    </w:p>
  </w:endnote>
  <w:endnote w:type="continuationSeparator" w:id="0">
    <w:p w:rsidR="00F21BDA" w:rsidRDefault="00F21B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rsidP="00A53005">
    <w:pPr>
      <w:pStyle w:val="a5"/>
      <w:framePr w:wrap="around" w:vAnchor="text" w:hAnchor="margin" w:xAlign="center" w:y="1"/>
      <w:rPr>
        <w:rStyle w:val="a6"/>
      </w:rPr>
    </w:pPr>
    <w:r>
      <w:rPr>
        <w:rStyle w:val="a6"/>
      </w:rPr>
      <w:fldChar w:fldCharType="begin"/>
    </w:r>
    <w:r w:rsidR="00575C52">
      <w:rPr>
        <w:rStyle w:val="a6"/>
      </w:rPr>
      <w:instrText xml:space="preserve">PAGE  </w:instrText>
    </w:r>
    <w:r>
      <w:rPr>
        <w:rStyle w:val="a6"/>
      </w:rPr>
      <w:fldChar w:fldCharType="end"/>
    </w:r>
  </w:p>
  <w:p w:rsidR="00575C52" w:rsidRDefault="00575C5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pPr>
      <w:pStyle w:val="a5"/>
      <w:jc w:val="center"/>
    </w:pPr>
    <w:r w:rsidRPr="00A724E2">
      <w:fldChar w:fldCharType="begin"/>
    </w:r>
    <w:r w:rsidR="00794BC6">
      <w:instrText xml:space="preserve"> PAGE   \* MERGEFORMAT </w:instrText>
    </w:r>
    <w:r w:rsidRPr="00A724E2">
      <w:fldChar w:fldCharType="separate"/>
    </w:r>
    <w:r w:rsidR="00873D62" w:rsidRPr="00873D62">
      <w:rPr>
        <w:noProof/>
        <w:lang w:val="zh-CN"/>
      </w:rPr>
      <w:t>1</w:t>
    </w:r>
    <w:r>
      <w:rPr>
        <w:noProof/>
        <w:lang w:val="zh-CN"/>
      </w:rPr>
      <w:fldChar w:fldCharType="end"/>
    </w:r>
  </w:p>
  <w:p w:rsidR="00575C52" w:rsidRDefault="00575C5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1BDA" w:rsidRDefault="00F21BDA">
      <w:r>
        <w:separator/>
      </w:r>
    </w:p>
  </w:footnote>
  <w:footnote w:type="continuationSeparator" w:id="0">
    <w:p w:rsidR="00F21BDA" w:rsidRDefault="00F21B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bordersDoNotSurroundHeader/>
  <w:bordersDoNotSurroundFooter/>
  <w:proofState w:grammar="clean"/>
  <w:attachedTemplate r:id="rId1"/>
  <w:stylePaneFormatFilter w:val="3F01"/>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269C0"/>
    <w:rsid w:val="00000979"/>
    <w:rsid w:val="000038A7"/>
    <w:rsid w:val="000068A9"/>
    <w:rsid w:val="00015F3F"/>
    <w:rsid w:val="00016789"/>
    <w:rsid w:val="00016DE7"/>
    <w:rsid w:val="0001797F"/>
    <w:rsid w:val="0002474A"/>
    <w:rsid w:val="00030082"/>
    <w:rsid w:val="00032B39"/>
    <w:rsid w:val="00033471"/>
    <w:rsid w:val="00034E72"/>
    <w:rsid w:val="00035001"/>
    <w:rsid w:val="0003612A"/>
    <w:rsid w:val="00037EDF"/>
    <w:rsid w:val="0004026F"/>
    <w:rsid w:val="00041DFD"/>
    <w:rsid w:val="00044B83"/>
    <w:rsid w:val="00045C79"/>
    <w:rsid w:val="00053DAE"/>
    <w:rsid w:val="000548E9"/>
    <w:rsid w:val="00060ED2"/>
    <w:rsid w:val="000620DA"/>
    <w:rsid w:val="000639A0"/>
    <w:rsid w:val="00067B9C"/>
    <w:rsid w:val="000714D1"/>
    <w:rsid w:val="0007275D"/>
    <w:rsid w:val="00082EF1"/>
    <w:rsid w:val="00085589"/>
    <w:rsid w:val="00086794"/>
    <w:rsid w:val="00090598"/>
    <w:rsid w:val="00091EC6"/>
    <w:rsid w:val="000A1190"/>
    <w:rsid w:val="000A4096"/>
    <w:rsid w:val="000C51D2"/>
    <w:rsid w:val="000C6828"/>
    <w:rsid w:val="000D03E9"/>
    <w:rsid w:val="000E7396"/>
    <w:rsid w:val="000F22EE"/>
    <w:rsid w:val="000F5D1B"/>
    <w:rsid w:val="000F618C"/>
    <w:rsid w:val="000F668C"/>
    <w:rsid w:val="000F71B4"/>
    <w:rsid w:val="00104161"/>
    <w:rsid w:val="00104C39"/>
    <w:rsid w:val="00105CCC"/>
    <w:rsid w:val="00107D73"/>
    <w:rsid w:val="00111DF1"/>
    <w:rsid w:val="00111EDF"/>
    <w:rsid w:val="0011250D"/>
    <w:rsid w:val="00116629"/>
    <w:rsid w:val="00117A77"/>
    <w:rsid w:val="00125C2D"/>
    <w:rsid w:val="001333EB"/>
    <w:rsid w:val="00144BA7"/>
    <w:rsid w:val="00146FA1"/>
    <w:rsid w:val="00157959"/>
    <w:rsid w:val="0016028F"/>
    <w:rsid w:val="00162B96"/>
    <w:rsid w:val="00166BDE"/>
    <w:rsid w:val="001725CC"/>
    <w:rsid w:val="0018201D"/>
    <w:rsid w:val="001900A5"/>
    <w:rsid w:val="00192AB1"/>
    <w:rsid w:val="00193373"/>
    <w:rsid w:val="001938B3"/>
    <w:rsid w:val="001970E8"/>
    <w:rsid w:val="001A1170"/>
    <w:rsid w:val="001A2230"/>
    <w:rsid w:val="001A2831"/>
    <w:rsid w:val="001A3CC9"/>
    <w:rsid w:val="001A4F28"/>
    <w:rsid w:val="001B0927"/>
    <w:rsid w:val="001B11A8"/>
    <w:rsid w:val="001B573F"/>
    <w:rsid w:val="001C5521"/>
    <w:rsid w:val="001C749C"/>
    <w:rsid w:val="001D1540"/>
    <w:rsid w:val="001D2110"/>
    <w:rsid w:val="001D322D"/>
    <w:rsid w:val="001D638C"/>
    <w:rsid w:val="001D67FE"/>
    <w:rsid w:val="001D6FB4"/>
    <w:rsid w:val="001E1865"/>
    <w:rsid w:val="001E2DE2"/>
    <w:rsid w:val="001E7364"/>
    <w:rsid w:val="001E7D46"/>
    <w:rsid w:val="001F5F30"/>
    <w:rsid w:val="00200C06"/>
    <w:rsid w:val="00203B4A"/>
    <w:rsid w:val="00210240"/>
    <w:rsid w:val="002151A0"/>
    <w:rsid w:val="00222BCD"/>
    <w:rsid w:val="002267B3"/>
    <w:rsid w:val="002269C0"/>
    <w:rsid w:val="00233644"/>
    <w:rsid w:val="002400E5"/>
    <w:rsid w:val="00242478"/>
    <w:rsid w:val="0024296E"/>
    <w:rsid w:val="002437F8"/>
    <w:rsid w:val="0024664D"/>
    <w:rsid w:val="00252103"/>
    <w:rsid w:val="00256446"/>
    <w:rsid w:val="00257FE0"/>
    <w:rsid w:val="00260BD3"/>
    <w:rsid w:val="00263AED"/>
    <w:rsid w:val="002666EE"/>
    <w:rsid w:val="00271C73"/>
    <w:rsid w:val="00274783"/>
    <w:rsid w:val="002833F4"/>
    <w:rsid w:val="002A6E5C"/>
    <w:rsid w:val="002B702F"/>
    <w:rsid w:val="002C1DA2"/>
    <w:rsid w:val="002C294B"/>
    <w:rsid w:val="002C2C6F"/>
    <w:rsid w:val="002C7385"/>
    <w:rsid w:val="002D026C"/>
    <w:rsid w:val="002D2A3F"/>
    <w:rsid w:val="002D5C31"/>
    <w:rsid w:val="002E0ABA"/>
    <w:rsid w:val="002E2164"/>
    <w:rsid w:val="002E456A"/>
    <w:rsid w:val="002E5E66"/>
    <w:rsid w:val="002F6FCF"/>
    <w:rsid w:val="003101C6"/>
    <w:rsid w:val="00316017"/>
    <w:rsid w:val="00316712"/>
    <w:rsid w:val="00321084"/>
    <w:rsid w:val="00327EDC"/>
    <w:rsid w:val="0033543C"/>
    <w:rsid w:val="003406C0"/>
    <w:rsid w:val="0034546A"/>
    <w:rsid w:val="003607F3"/>
    <w:rsid w:val="0036377C"/>
    <w:rsid w:val="00382D1F"/>
    <w:rsid w:val="00383C8A"/>
    <w:rsid w:val="0038702A"/>
    <w:rsid w:val="00391760"/>
    <w:rsid w:val="00391E56"/>
    <w:rsid w:val="003921DE"/>
    <w:rsid w:val="0039257F"/>
    <w:rsid w:val="00393524"/>
    <w:rsid w:val="00395377"/>
    <w:rsid w:val="003A220D"/>
    <w:rsid w:val="003A34AB"/>
    <w:rsid w:val="003A351F"/>
    <w:rsid w:val="003A3B32"/>
    <w:rsid w:val="003A4D93"/>
    <w:rsid w:val="003B5882"/>
    <w:rsid w:val="003B6AA6"/>
    <w:rsid w:val="003C165B"/>
    <w:rsid w:val="003C272C"/>
    <w:rsid w:val="003D406B"/>
    <w:rsid w:val="003D469E"/>
    <w:rsid w:val="003D59E1"/>
    <w:rsid w:val="003E4CF6"/>
    <w:rsid w:val="003E4E50"/>
    <w:rsid w:val="003E614E"/>
    <w:rsid w:val="003F38E4"/>
    <w:rsid w:val="00411D85"/>
    <w:rsid w:val="004242B1"/>
    <w:rsid w:val="0043208C"/>
    <w:rsid w:val="004331FB"/>
    <w:rsid w:val="004348FF"/>
    <w:rsid w:val="004354F3"/>
    <w:rsid w:val="00447D89"/>
    <w:rsid w:val="004640E9"/>
    <w:rsid w:val="0046607D"/>
    <w:rsid w:val="00466AD5"/>
    <w:rsid w:val="004672AB"/>
    <w:rsid w:val="00470428"/>
    <w:rsid w:val="00472426"/>
    <w:rsid w:val="004827E1"/>
    <w:rsid w:val="0048625E"/>
    <w:rsid w:val="004873F6"/>
    <w:rsid w:val="00492807"/>
    <w:rsid w:val="004940CB"/>
    <w:rsid w:val="00494B63"/>
    <w:rsid w:val="00494E86"/>
    <w:rsid w:val="00494F8E"/>
    <w:rsid w:val="00496B0D"/>
    <w:rsid w:val="004A48C9"/>
    <w:rsid w:val="004A6CF4"/>
    <w:rsid w:val="004B0F33"/>
    <w:rsid w:val="004B45C2"/>
    <w:rsid w:val="004D35E5"/>
    <w:rsid w:val="004D7836"/>
    <w:rsid w:val="004E21BE"/>
    <w:rsid w:val="004E69D8"/>
    <w:rsid w:val="004F2755"/>
    <w:rsid w:val="004F2E5A"/>
    <w:rsid w:val="004F4417"/>
    <w:rsid w:val="004F5B9C"/>
    <w:rsid w:val="0050137F"/>
    <w:rsid w:val="005022CA"/>
    <w:rsid w:val="0051138E"/>
    <w:rsid w:val="005225D6"/>
    <w:rsid w:val="00526E3D"/>
    <w:rsid w:val="00536F28"/>
    <w:rsid w:val="0053732F"/>
    <w:rsid w:val="00537954"/>
    <w:rsid w:val="00545D6E"/>
    <w:rsid w:val="00546A7C"/>
    <w:rsid w:val="005668C8"/>
    <w:rsid w:val="00575C52"/>
    <w:rsid w:val="00580334"/>
    <w:rsid w:val="00582AB6"/>
    <w:rsid w:val="0058598A"/>
    <w:rsid w:val="00587CAB"/>
    <w:rsid w:val="005908FD"/>
    <w:rsid w:val="0059214B"/>
    <w:rsid w:val="005951B9"/>
    <w:rsid w:val="005978BE"/>
    <w:rsid w:val="005A0F30"/>
    <w:rsid w:val="005A649C"/>
    <w:rsid w:val="005A6FCF"/>
    <w:rsid w:val="005A79D9"/>
    <w:rsid w:val="005C2C6A"/>
    <w:rsid w:val="005C3EB6"/>
    <w:rsid w:val="005C7774"/>
    <w:rsid w:val="005D122A"/>
    <w:rsid w:val="005D2913"/>
    <w:rsid w:val="005D507F"/>
    <w:rsid w:val="005D53C5"/>
    <w:rsid w:val="005E06EB"/>
    <w:rsid w:val="005E0BE7"/>
    <w:rsid w:val="005E2C55"/>
    <w:rsid w:val="005E607D"/>
    <w:rsid w:val="005E6DBF"/>
    <w:rsid w:val="005E7220"/>
    <w:rsid w:val="005F1F8D"/>
    <w:rsid w:val="005F2C87"/>
    <w:rsid w:val="005F4ADF"/>
    <w:rsid w:val="005F7B8B"/>
    <w:rsid w:val="00602220"/>
    <w:rsid w:val="006311AA"/>
    <w:rsid w:val="00635411"/>
    <w:rsid w:val="00637294"/>
    <w:rsid w:val="00644A8E"/>
    <w:rsid w:val="00646A6B"/>
    <w:rsid w:val="00653D3E"/>
    <w:rsid w:val="0066158F"/>
    <w:rsid w:val="00662493"/>
    <w:rsid w:val="00665D27"/>
    <w:rsid w:val="006719A7"/>
    <w:rsid w:val="00684138"/>
    <w:rsid w:val="006866CC"/>
    <w:rsid w:val="0069114E"/>
    <w:rsid w:val="00693C00"/>
    <w:rsid w:val="00697825"/>
    <w:rsid w:val="006A1025"/>
    <w:rsid w:val="006A2F7D"/>
    <w:rsid w:val="006A4613"/>
    <w:rsid w:val="006B1B0B"/>
    <w:rsid w:val="006B60AD"/>
    <w:rsid w:val="006C2322"/>
    <w:rsid w:val="006C6239"/>
    <w:rsid w:val="006C6F5E"/>
    <w:rsid w:val="006D6DA7"/>
    <w:rsid w:val="006D739F"/>
    <w:rsid w:val="006E23ED"/>
    <w:rsid w:val="006E3271"/>
    <w:rsid w:val="006E3F4D"/>
    <w:rsid w:val="006F2869"/>
    <w:rsid w:val="006F3C02"/>
    <w:rsid w:val="006F6F17"/>
    <w:rsid w:val="00700878"/>
    <w:rsid w:val="007037C1"/>
    <w:rsid w:val="0070517D"/>
    <w:rsid w:val="00706701"/>
    <w:rsid w:val="00714DE8"/>
    <w:rsid w:val="00717553"/>
    <w:rsid w:val="00721225"/>
    <w:rsid w:val="00721F31"/>
    <w:rsid w:val="007231BB"/>
    <w:rsid w:val="00727F71"/>
    <w:rsid w:val="00733B52"/>
    <w:rsid w:val="007525EE"/>
    <w:rsid w:val="00752911"/>
    <w:rsid w:val="00754CD0"/>
    <w:rsid w:val="00762EF7"/>
    <w:rsid w:val="00763F1C"/>
    <w:rsid w:val="0076466B"/>
    <w:rsid w:val="00765A55"/>
    <w:rsid w:val="00765CB7"/>
    <w:rsid w:val="007710CC"/>
    <w:rsid w:val="00771D4A"/>
    <w:rsid w:val="00780203"/>
    <w:rsid w:val="00786357"/>
    <w:rsid w:val="007905F8"/>
    <w:rsid w:val="007907CD"/>
    <w:rsid w:val="00794BC6"/>
    <w:rsid w:val="007A128C"/>
    <w:rsid w:val="007A2A78"/>
    <w:rsid w:val="007A344F"/>
    <w:rsid w:val="007A3FC7"/>
    <w:rsid w:val="007A52CD"/>
    <w:rsid w:val="007A5BF0"/>
    <w:rsid w:val="007A6227"/>
    <w:rsid w:val="007B215B"/>
    <w:rsid w:val="007B36AE"/>
    <w:rsid w:val="007C32D7"/>
    <w:rsid w:val="007C3384"/>
    <w:rsid w:val="007C3E46"/>
    <w:rsid w:val="007D3EB0"/>
    <w:rsid w:val="007F564B"/>
    <w:rsid w:val="007F5B28"/>
    <w:rsid w:val="00802320"/>
    <w:rsid w:val="0080454C"/>
    <w:rsid w:val="00806183"/>
    <w:rsid w:val="0080636B"/>
    <w:rsid w:val="00807085"/>
    <w:rsid w:val="00821FA8"/>
    <w:rsid w:val="00825B16"/>
    <w:rsid w:val="0082780D"/>
    <w:rsid w:val="00830A46"/>
    <w:rsid w:val="008345AE"/>
    <w:rsid w:val="008456F6"/>
    <w:rsid w:val="00851CFD"/>
    <w:rsid w:val="00857C87"/>
    <w:rsid w:val="00863F59"/>
    <w:rsid w:val="008655B9"/>
    <w:rsid w:val="008707FE"/>
    <w:rsid w:val="00872791"/>
    <w:rsid w:val="00872C0B"/>
    <w:rsid w:val="00873D62"/>
    <w:rsid w:val="00877C38"/>
    <w:rsid w:val="00880859"/>
    <w:rsid w:val="00881A42"/>
    <w:rsid w:val="00883275"/>
    <w:rsid w:val="00891D20"/>
    <w:rsid w:val="00891EB1"/>
    <w:rsid w:val="00896B63"/>
    <w:rsid w:val="00896CF2"/>
    <w:rsid w:val="008A52DA"/>
    <w:rsid w:val="008B263F"/>
    <w:rsid w:val="008B2D09"/>
    <w:rsid w:val="008C339B"/>
    <w:rsid w:val="008C4C17"/>
    <w:rsid w:val="008D143F"/>
    <w:rsid w:val="008D57EC"/>
    <w:rsid w:val="008D75C4"/>
    <w:rsid w:val="008E15A2"/>
    <w:rsid w:val="008E325D"/>
    <w:rsid w:val="008E5DA2"/>
    <w:rsid w:val="008F2424"/>
    <w:rsid w:val="0091125A"/>
    <w:rsid w:val="009119D2"/>
    <w:rsid w:val="00917F63"/>
    <w:rsid w:val="00923393"/>
    <w:rsid w:val="00923BA0"/>
    <w:rsid w:val="00927C4C"/>
    <w:rsid w:val="00927CF3"/>
    <w:rsid w:val="009369EE"/>
    <w:rsid w:val="009438C2"/>
    <w:rsid w:val="0094662D"/>
    <w:rsid w:val="00957150"/>
    <w:rsid w:val="00961DAA"/>
    <w:rsid w:val="009650CB"/>
    <w:rsid w:val="00973083"/>
    <w:rsid w:val="0098224A"/>
    <w:rsid w:val="0098541D"/>
    <w:rsid w:val="00990960"/>
    <w:rsid w:val="0099554B"/>
    <w:rsid w:val="009A392A"/>
    <w:rsid w:val="009B035C"/>
    <w:rsid w:val="009B5C7E"/>
    <w:rsid w:val="009B61EA"/>
    <w:rsid w:val="009B6CA5"/>
    <w:rsid w:val="009C08A6"/>
    <w:rsid w:val="009C4E03"/>
    <w:rsid w:val="009D0D51"/>
    <w:rsid w:val="009D14AC"/>
    <w:rsid w:val="009D2DEC"/>
    <w:rsid w:val="009D331E"/>
    <w:rsid w:val="009D6B46"/>
    <w:rsid w:val="009E0814"/>
    <w:rsid w:val="009E4779"/>
    <w:rsid w:val="009E4DDC"/>
    <w:rsid w:val="009F04DA"/>
    <w:rsid w:val="009F1766"/>
    <w:rsid w:val="009F58FC"/>
    <w:rsid w:val="009F797C"/>
    <w:rsid w:val="00A01811"/>
    <w:rsid w:val="00A03942"/>
    <w:rsid w:val="00A07A9B"/>
    <w:rsid w:val="00A135FF"/>
    <w:rsid w:val="00A15AD5"/>
    <w:rsid w:val="00A16531"/>
    <w:rsid w:val="00A25559"/>
    <w:rsid w:val="00A26925"/>
    <w:rsid w:val="00A26A6D"/>
    <w:rsid w:val="00A27396"/>
    <w:rsid w:val="00A34521"/>
    <w:rsid w:val="00A34D97"/>
    <w:rsid w:val="00A37C15"/>
    <w:rsid w:val="00A4461D"/>
    <w:rsid w:val="00A46736"/>
    <w:rsid w:val="00A479D2"/>
    <w:rsid w:val="00A53005"/>
    <w:rsid w:val="00A5310B"/>
    <w:rsid w:val="00A53FE0"/>
    <w:rsid w:val="00A60A26"/>
    <w:rsid w:val="00A659F7"/>
    <w:rsid w:val="00A724E2"/>
    <w:rsid w:val="00A732E0"/>
    <w:rsid w:val="00A73EE7"/>
    <w:rsid w:val="00A756EC"/>
    <w:rsid w:val="00A75BDC"/>
    <w:rsid w:val="00A871FE"/>
    <w:rsid w:val="00A945A8"/>
    <w:rsid w:val="00A9799A"/>
    <w:rsid w:val="00AA2B65"/>
    <w:rsid w:val="00AA4709"/>
    <w:rsid w:val="00AA493E"/>
    <w:rsid w:val="00AA6D5A"/>
    <w:rsid w:val="00AA6F06"/>
    <w:rsid w:val="00AB1709"/>
    <w:rsid w:val="00AB1A44"/>
    <w:rsid w:val="00AB5727"/>
    <w:rsid w:val="00AC2A63"/>
    <w:rsid w:val="00AC31AF"/>
    <w:rsid w:val="00AC5D96"/>
    <w:rsid w:val="00AC67B2"/>
    <w:rsid w:val="00AC7146"/>
    <w:rsid w:val="00AE4EA5"/>
    <w:rsid w:val="00AE5D29"/>
    <w:rsid w:val="00AF4D30"/>
    <w:rsid w:val="00B0357E"/>
    <w:rsid w:val="00B11997"/>
    <w:rsid w:val="00B2103A"/>
    <w:rsid w:val="00B21481"/>
    <w:rsid w:val="00B2251A"/>
    <w:rsid w:val="00B40A1A"/>
    <w:rsid w:val="00B4240C"/>
    <w:rsid w:val="00B42923"/>
    <w:rsid w:val="00B43568"/>
    <w:rsid w:val="00B45107"/>
    <w:rsid w:val="00B47D1A"/>
    <w:rsid w:val="00B501EF"/>
    <w:rsid w:val="00B513D0"/>
    <w:rsid w:val="00B5291A"/>
    <w:rsid w:val="00B56130"/>
    <w:rsid w:val="00B62C63"/>
    <w:rsid w:val="00B66650"/>
    <w:rsid w:val="00B73D35"/>
    <w:rsid w:val="00B811E2"/>
    <w:rsid w:val="00B90D9F"/>
    <w:rsid w:val="00B91EF6"/>
    <w:rsid w:val="00B93CAC"/>
    <w:rsid w:val="00B93DD6"/>
    <w:rsid w:val="00BA44F8"/>
    <w:rsid w:val="00BA643F"/>
    <w:rsid w:val="00BB032F"/>
    <w:rsid w:val="00BB3A9D"/>
    <w:rsid w:val="00BB7961"/>
    <w:rsid w:val="00BC6888"/>
    <w:rsid w:val="00BC7D27"/>
    <w:rsid w:val="00BD1FDF"/>
    <w:rsid w:val="00BE2193"/>
    <w:rsid w:val="00BF0829"/>
    <w:rsid w:val="00C0015D"/>
    <w:rsid w:val="00C00C72"/>
    <w:rsid w:val="00C062E6"/>
    <w:rsid w:val="00C167B2"/>
    <w:rsid w:val="00C302BF"/>
    <w:rsid w:val="00C42736"/>
    <w:rsid w:val="00C458ED"/>
    <w:rsid w:val="00C558ED"/>
    <w:rsid w:val="00C5703E"/>
    <w:rsid w:val="00C63D20"/>
    <w:rsid w:val="00C64425"/>
    <w:rsid w:val="00C73085"/>
    <w:rsid w:val="00C76AF6"/>
    <w:rsid w:val="00C81C18"/>
    <w:rsid w:val="00C82DF9"/>
    <w:rsid w:val="00C91E75"/>
    <w:rsid w:val="00C9606B"/>
    <w:rsid w:val="00CA204C"/>
    <w:rsid w:val="00CA39C0"/>
    <w:rsid w:val="00CB02B7"/>
    <w:rsid w:val="00CB4F06"/>
    <w:rsid w:val="00CC5621"/>
    <w:rsid w:val="00CC65D0"/>
    <w:rsid w:val="00CD0329"/>
    <w:rsid w:val="00CD0391"/>
    <w:rsid w:val="00CD1AD7"/>
    <w:rsid w:val="00CD457F"/>
    <w:rsid w:val="00CF07FA"/>
    <w:rsid w:val="00D00252"/>
    <w:rsid w:val="00D02BF1"/>
    <w:rsid w:val="00D108A2"/>
    <w:rsid w:val="00D12A4A"/>
    <w:rsid w:val="00D139AC"/>
    <w:rsid w:val="00D16800"/>
    <w:rsid w:val="00D17A40"/>
    <w:rsid w:val="00D24DED"/>
    <w:rsid w:val="00D27812"/>
    <w:rsid w:val="00D27F0A"/>
    <w:rsid w:val="00D318B0"/>
    <w:rsid w:val="00D36D76"/>
    <w:rsid w:val="00D40B09"/>
    <w:rsid w:val="00D4501B"/>
    <w:rsid w:val="00D50BF5"/>
    <w:rsid w:val="00D51859"/>
    <w:rsid w:val="00D52961"/>
    <w:rsid w:val="00D61FFA"/>
    <w:rsid w:val="00D6257D"/>
    <w:rsid w:val="00D67D0D"/>
    <w:rsid w:val="00D707BB"/>
    <w:rsid w:val="00D715E1"/>
    <w:rsid w:val="00D75E3D"/>
    <w:rsid w:val="00D76353"/>
    <w:rsid w:val="00D77039"/>
    <w:rsid w:val="00D84573"/>
    <w:rsid w:val="00D85C2C"/>
    <w:rsid w:val="00D8782E"/>
    <w:rsid w:val="00D91A08"/>
    <w:rsid w:val="00D96A91"/>
    <w:rsid w:val="00DA0546"/>
    <w:rsid w:val="00DA68BF"/>
    <w:rsid w:val="00DB0EC7"/>
    <w:rsid w:val="00DB1B36"/>
    <w:rsid w:val="00DB29F9"/>
    <w:rsid w:val="00DB3CD0"/>
    <w:rsid w:val="00DB5450"/>
    <w:rsid w:val="00DC13A9"/>
    <w:rsid w:val="00DC31B4"/>
    <w:rsid w:val="00DC3AE6"/>
    <w:rsid w:val="00DE044A"/>
    <w:rsid w:val="00DE0856"/>
    <w:rsid w:val="00DE1AB6"/>
    <w:rsid w:val="00DF0254"/>
    <w:rsid w:val="00DF32EB"/>
    <w:rsid w:val="00DF3825"/>
    <w:rsid w:val="00E051E9"/>
    <w:rsid w:val="00E0607B"/>
    <w:rsid w:val="00E06D4C"/>
    <w:rsid w:val="00E07636"/>
    <w:rsid w:val="00E1295D"/>
    <w:rsid w:val="00E14193"/>
    <w:rsid w:val="00E24881"/>
    <w:rsid w:val="00E26965"/>
    <w:rsid w:val="00E278A5"/>
    <w:rsid w:val="00E34955"/>
    <w:rsid w:val="00E3694C"/>
    <w:rsid w:val="00E36C44"/>
    <w:rsid w:val="00E4081E"/>
    <w:rsid w:val="00E45CC3"/>
    <w:rsid w:val="00E51371"/>
    <w:rsid w:val="00E52E22"/>
    <w:rsid w:val="00E56396"/>
    <w:rsid w:val="00E61C8F"/>
    <w:rsid w:val="00E61D69"/>
    <w:rsid w:val="00E63C10"/>
    <w:rsid w:val="00E64D11"/>
    <w:rsid w:val="00E71635"/>
    <w:rsid w:val="00E76FEC"/>
    <w:rsid w:val="00E80A3E"/>
    <w:rsid w:val="00E8252B"/>
    <w:rsid w:val="00E904AC"/>
    <w:rsid w:val="00E934A0"/>
    <w:rsid w:val="00E97317"/>
    <w:rsid w:val="00EA77A5"/>
    <w:rsid w:val="00EB1D14"/>
    <w:rsid w:val="00EB338D"/>
    <w:rsid w:val="00EB6278"/>
    <w:rsid w:val="00EB6BF7"/>
    <w:rsid w:val="00EC084B"/>
    <w:rsid w:val="00EC7451"/>
    <w:rsid w:val="00ED6B4E"/>
    <w:rsid w:val="00EE7B9B"/>
    <w:rsid w:val="00EF1DB7"/>
    <w:rsid w:val="00EF3192"/>
    <w:rsid w:val="00EF7A07"/>
    <w:rsid w:val="00F1147A"/>
    <w:rsid w:val="00F122E4"/>
    <w:rsid w:val="00F14059"/>
    <w:rsid w:val="00F16BB8"/>
    <w:rsid w:val="00F20E8A"/>
    <w:rsid w:val="00F214B7"/>
    <w:rsid w:val="00F21BDA"/>
    <w:rsid w:val="00F22F04"/>
    <w:rsid w:val="00F258FE"/>
    <w:rsid w:val="00F30047"/>
    <w:rsid w:val="00F3010B"/>
    <w:rsid w:val="00F30AF4"/>
    <w:rsid w:val="00F34CA7"/>
    <w:rsid w:val="00F40A40"/>
    <w:rsid w:val="00F414C0"/>
    <w:rsid w:val="00F44A07"/>
    <w:rsid w:val="00F51206"/>
    <w:rsid w:val="00F53304"/>
    <w:rsid w:val="00F533B9"/>
    <w:rsid w:val="00F573F5"/>
    <w:rsid w:val="00F60836"/>
    <w:rsid w:val="00F654AA"/>
    <w:rsid w:val="00F661A1"/>
    <w:rsid w:val="00F73C41"/>
    <w:rsid w:val="00F74420"/>
    <w:rsid w:val="00F91A75"/>
    <w:rsid w:val="00F92483"/>
    <w:rsid w:val="00F9698A"/>
    <w:rsid w:val="00F96C12"/>
    <w:rsid w:val="00FA66C5"/>
    <w:rsid w:val="00FC3861"/>
    <w:rsid w:val="00FC3BAB"/>
    <w:rsid w:val="00FC4014"/>
    <w:rsid w:val="00FD1424"/>
    <w:rsid w:val="00FD594E"/>
    <w:rsid w:val="00FE0424"/>
    <w:rsid w:val="00FE6204"/>
    <w:rsid w:val="00FE64E0"/>
    <w:rsid w:val="00FF48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77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
    <w:uiPriority w:val="99"/>
    <w:rsid w:val="004242B1"/>
    <w:pPr>
      <w:tabs>
        <w:tab w:val="center" w:pos="4153"/>
        <w:tab w:val="right" w:pos="8306"/>
      </w:tabs>
      <w:snapToGrid w:val="0"/>
      <w:jc w:val="left"/>
    </w:pPr>
    <w:rPr>
      <w:sz w:val="18"/>
      <w:szCs w:val="18"/>
    </w:rPr>
  </w:style>
  <w:style w:type="character" w:styleId="a6">
    <w:name w:val="page number"/>
    <w:basedOn w:val="a0"/>
    <w:rsid w:val="004242B1"/>
  </w:style>
  <w:style w:type="paragraph" w:styleId="a7">
    <w:name w:val="Balloon Text"/>
    <w:basedOn w:val="a"/>
    <w:semiHidden/>
    <w:rsid w:val="002D026C"/>
    <w:rPr>
      <w:sz w:val="18"/>
      <w:szCs w:val="18"/>
    </w:rPr>
  </w:style>
  <w:style w:type="paragraph" w:customStyle="1" w:styleId="Char0">
    <w:name w:val="Char"/>
    <w:basedOn w:val="a"/>
    <w:rsid w:val="00526E3D"/>
    <w:pPr>
      <w:widowControl/>
      <w:spacing w:after="160" w:line="240" w:lineRule="exact"/>
      <w:jc w:val="left"/>
    </w:pPr>
    <w:rPr>
      <w:szCs w:val="20"/>
    </w:rPr>
  </w:style>
  <w:style w:type="character" w:customStyle="1" w:styleId="Char">
    <w:name w:val="页脚 Char"/>
    <w:link w:val="a5"/>
    <w:uiPriority w:val="99"/>
    <w:rsid w:val="00D139AC"/>
    <w:rPr>
      <w:kern w:val="2"/>
      <w:sz w:val="18"/>
      <w:szCs w:val="18"/>
    </w:rPr>
  </w:style>
  <w:style w:type="character" w:styleId="a8">
    <w:name w:val="annotation reference"/>
    <w:basedOn w:val="a0"/>
    <w:semiHidden/>
    <w:unhideWhenUsed/>
    <w:rsid w:val="00E51371"/>
    <w:rPr>
      <w:sz w:val="21"/>
      <w:szCs w:val="21"/>
    </w:rPr>
  </w:style>
  <w:style w:type="paragraph" w:styleId="a9">
    <w:name w:val="annotation text"/>
    <w:basedOn w:val="a"/>
    <w:link w:val="Char1"/>
    <w:semiHidden/>
    <w:unhideWhenUsed/>
    <w:rsid w:val="00E51371"/>
    <w:pPr>
      <w:jc w:val="left"/>
    </w:pPr>
  </w:style>
  <w:style w:type="character" w:customStyle="1" w:styleId="Char1">
    <w:name w:val="批注文字 Char"/>
    <w:basedOn w:val="a0"/>
    <w:link w:val="a9"/>
    <w:semiHidden/>
    <w:rsid w:val="00E51371"/>
    <w:rPr>
      <w:kern w:val="2"/>
      <w:sz w:val="21"/>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allViewB.dot</Template>
  <TotalTime>12</TotalTime>
  <Pages>2</Pages>
  <Words>190</Words>
  <Characters>1084</Characters>
  <Application>Microsoft Office Word</Application>
  <DocSecurity>0</DocSecurity>
  <Lines>9</Lines>
  <Paragraphs>2</Paragraphs>
  <ScaleCrop>false</ScaleCrop>
  <Company>MC SYSTEM</Company>
  <LinksUpToDate>false</LinksUpToDate>
  <CharactersWithSpaces>1272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subject/>
  <dc:creator>besthua</dc:creator>
  <cp:keywords/>
  <dc:description/>
  <cp:lastModifiedBy>lenovo</cp:lastModifiedBy>
  <cp:revision>15</cp:revision>
  <cp:lastPrinted>2011-12-08T01:48:00Z</cp:lastPrinted>
  <dcterms:created xsi:type="dcterms:W3CDTF">2017-11-06T08:12:00Z</dcterms:created>
  <dcterms:modified xsi:type="dcterms:W3CDTF">2023-12-13T02:43:00Z</dcterms:modified>
  <dc:identifier/>
  <dc:language/>
</cp:coreProperties>
</file>