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1" w:type="pct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7"/>
        <w:gridCol w:w="1801"/>
        <w:gridCol w:w="1260"/>
        <w:gridCol w:w="5684"/>
      </w:tblGrid>
      <w:tr w:rsidR="00536F28" w:rsidRPr="000620DA" w14:paraId="11BD05EC" w14:textId="77777777" w:rsidTr="00A34521">
        <w:trPr>
          <w:trHeight w:val="1509"/>
        </w:trPr>
        <w:tc>
          <w:tcPr>
            <w:tcW w:w="137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A36DD5" w14:textId="77777777" w:rsidR="00536F28" w:rsidRPr="000620DA" w:rsidRDefault="00536F28" w:rsidP="006E3F4D">
            <w:pPr>
              <w:rPr>
                <w:rFonts w:eastAsia="楷体_GB2312"/>
                <w:bCs/>
                <w:sz w:val="32"/>
                <w:szCs w:val="32"/>
              </w:rPr>
            </w:pPr>
            <w:bookmarkStart w:id="0" w:name="s1"/>
            <w:bookmarkStart w:id="1" w:name="payID"/>
            <w:bookmarkEnd w:id="0"/>
            <w:bookmarkEnd w:id="1"/>
            <w:r w:rsidRPr="000620DA">
              <w:rPr>
                <w:rFonts w:eastAsia="楷体_GB2312"/>
                <w:bCs/>
                <w:sz w:val="32"/>
                <w:szCs w:val="32"/>
              </w:rPr>
              <w:t>工资号：</w:t>
            </w:r>
            <w:r w:rsidR="00D9047D">
              <w:rPr>
                <w:rFonts w:eastAsia="楷体_GB2312" w:hint="eastAsia"/>
                <w:bCs/>
                <w:sz w:val="32"/>
                <w:szCs w:val="32"/>
              </w:rPr>
              <w:t xml:space="preserve"/>
            </w:r>
          </w:p>
        </w:tc>
        <w:tc>
          <w:tcPr>
            <w:tcW w:w="362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B945F1" w14:textId="77777777" w:rsidR="00536F28" w:rsidRPr="000620DA" w:rsidRDefault="00536F28" w:rsidP="00A34521">
            <w:pPr>
              <w:wordWrap w:val="0"/>
            </w:pPr>
          </w:p>
        </w:tc>
      </w:tr>
      <w:tr w:rsidR="00536F28" w:rsidRPr="000620DA" w14:paraId="51FA50FF" w14:textId="77777777" w:rsidTr="00A34521">
        <w:trPr>
          <w:trHeight w:val="336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8DA45" w14:textId="77777777" w:rsidR="00536F28" w:rsidRPr="000620DA" w:rsidRDefault="00536F28" w:rsidP="00A34521">
            <w:pPr>
              <w:wordWrap w:val="0"/>
              <w:spacing w:line="240" w:lineRule="exact"/>
            </w:pPr>
          </w:p>
        </w:tc>
      </w:tr>
      <w:tr w:rsidR="00536F28" w:rsidRPr="000620DA" w14:paraId="6DCCA129" w14:textId="77777777" w:rsidTr="00A34521">
        <w:trPr>
          <w:trHeight w:val="316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022EDE" w14:textId="77777777" w:rsidR="00536F28" w:rsidRPr="000620DA" w:rsidRDefault="00536F28" w:rsidP="00A34521">
            <w:pPr>
              <w:wordWrap w:val="0"/>
              <w:spacing w:line="240" w:lineRule="exact"/>
            </w:pPr>
          </w:p>
        </w:tc>
      </w:tr>
      <w:tr w:rsidR="00536F28" w:rsidRPr="000620DA" w14:paraId="661235E0" w14:textId="77777777" w:rsidTr="00A34521">
        <w:trPr>
          <w:trHeight w:val="2172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F89AB" w14:textId="77777777" w:rsidR="00536F28" w:rsidRPr="000620DA" w:rsidRDefault="00536F28" w:rsidP="00A34521">
            <w:pPr>
              <w:jc w:val="center"/>
              <w:rPr>
                <w:rFonts w:eastAsia="仿宋_GB2312"/>
                <w:b/>
                <w:sz w:val="52"/>
              </w:rPr>
            </w:pPr>
            <w:r w:rsidRPr="000620DA">
              <w:rPr>
                <w:rFonts w:eastAsia="仿宋_GB2312"/>
                <w:b/>
                <w:sz w:val="52"/>
              </w:rPr>
              <w:t>北京交通大学</w:t>
            </w:r>
          </w:p>
          <w:p w14:paraId="2C6154FE" w14:textId="77777777" w:rsidR="00536F28" w:rsidRPr="000620DA" w:rsidRDefault="00536F28" w:rsidP="00A34521">
            <w:pPr>
              <w:jc w:val="center"/>
              <w:rPr>
                <w:rFonts w:eastAsia="仿宋_GB2312"/>
                <w:b/>
                <w:sz w:val="52"/>
              </w:rPr>
            </w:pPr>
            <w:r w:rsidRPr="000620DA">
              <w:rPr>
                <w:rFonts w:eastAsia="仿宋_GB2312"/>
                <w:b/>
                <w:sz w:val="52"/>
              </w:rPr>
              <w:t>岗位履职</w:t>
            </w:r>
            <w:r w:rsidR="007A128C" w:rsidRPr="000620DA">
              <w:rPr>
                <w:rFonts w:eastAsia="仿宋_GB2312" w:hint="eastAsia"/>
                <w:b/>
                <w:sz w:val="52"/>
              </w:rPr>
              <w:t>聘期</w:t>
            </w:r>
            <w:r w:rsidRPr="000620DA">
              <w:rPr>
                <w:rFonts w:eastAsia="仿宋_GB2312"/>
                <w:b/>
                <w:sz w:val="52"/>
              </w:rPr>
              <w:t>考核表</w:t>
            </w:r>
          </w:p>
          <w:p w14:paraId="2D064F05" w14:textId="77777777" w:rsidR="00536F28" w:rsidRPr="000620DA" w:rsidRDefault="00536F28" w:rsidP="00A34521">
            <w:pPr>
              <w:jc w:val="center"/>
              <w:rPr>
                <w:sz w:val="36"/>
                <w:szCs w:val="36"/>
              </w:rPr>
            </w:pPr>
            <w:r w:rsidRPr="000620DA">
              <w:rPr>
                <w:rFonts w:eastAsia="仿宋_GB2312"/>
                <w:b/>
                <w:sz w:val="36"/>
                <w:szCs w:val="36"/>
              </w:rPr>
              <w:t>（适用教师岗位、</w:t>
            </w:r>
            <w:r w:rsidRPr="000620DA">
              <w:rPr>
                <w:rFonts w:eastAsia="仿宋_GB2312" w:hint="eastAsia"/>
                <w:b/>
                <w:sz w:val="36"/>
                <w:szCs w:val="36"/>
              </w:rPr>
              <w:t>院系其他</w:t>
            </w:r>
            <w:r w:rsidRPr="000620DA">
              <w:rPr>
                <w:rFonts w:eastAsia="仿宋_GB2312"/>
                <w:b/>
                <w:sz w:val="36"/>
                <w:szCs w:val="36"/>
              </w:rPr>
              <w:t>专技岗位）</w:t>
            </w:r>
          </w:p>
        </w:tc>
      </w:tr>
      <w:tr w:rsidR="00536F28" w:rsidRPr="000620DA" w14:paraId="02850606" w14:textId="77777777" w:rsidTr="00A34521">
        <w:trPr>
          <w:trHeight w:val="47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A9C204" w14:textId="77777777" w:rsidR="00536F28" w:rsidRPr="000620DA" w:rsidRDefault="00536F28" w:rsidP="00A34521">
            <w:pPr>
              <w:wordWrap w:val="0"/>
              <w:spacing w:line="240" w:lineRule="exact"/>
              <w:jc w:val="right"/>
              <w:rPr>
                <w:rFonts w:eastAsia="黑体"/>
                <w:sz w:val="24"/>
              </w:rPr>
            </w:pPr>
          </w:p>
        </w:tc>
      </w:tr>
      <w:tr w:rsidR="00536F28" w:rsidRPr="000620DA" w14:paraId="0FFB4DFF" w14:textId="77777777" w:rsidTr="00A34521">
        <w:trPr>
          <w:trHeight w:hRule="exact" w:val="851"/>
        </w:trPr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44BD3E" w14:textId="77777777" w:rsidR="00536F28" w:rsidRPr="000620DA" w:rsidRDefault="00536F28" w:rsidP="00A34521">
            <w:pPr>
              <w:spacing w:line="240" w:lineRule="exact"/>
              <w:rPr>
                <w:rFonts w:eastAsia="黑体"/>
                <w:sz w:val="24"/>
              </w:rPr>
            </w:pPr>
          </w:p>
        </w:tc>
        <w:tc>
          <w:tcPr>
            <w:tcW w:w="15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CBBAF" w14:textId="77777777" w:rsidR="00536F28" w:rsidRPr="000620DA" w:rsidRDefault="00536F28" w:rsidP="006E3F4D">
            <w:pPr>
              <w:rPr>
                <w:rFonts w:eastAsia="黑体"/>
                <w:b/>
                <w:sz w:val="24"/>
              </w:rPr>
            </w:pP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单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位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名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称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296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58EFFC" w14:textId="77777777" w:rsidR="00536F28" w:rsidRPr="000620DA" w:rsidRDefault="00B316A8" w:rsidP="006E3F4D">
            <w:pPr>
              <w:rPr>
                <w:rFonts w:eastAsia="楷体_GB2312"/>
                <w:bCs/>
                <w:sz w:val="32"/>
                <w:szCs w:val="32"/>
              </w:rPr>
            </w:pPr>
            <w:bookmarkStart w:id="2" w:name="department"/>
            <w:bookmarkEnd w:id="2"/>
            <w:r>
              <w:rPr>
                <w:rFonts w:eastAsia="楷体_GB2312" w:hint="eastAsia"/>
                <w:bCs/>
                <w:sz w:val="32"/>
                <w:szCs w:val="32"/>
              </w:rPr>
              <w:t xml:space="preserve">交通运输学院</w:t>
            </w:r>
          </w:p>
        </w:tc>
      </w:tr>
      <w:tr w:rsidR="00536F28" w:rsidRPr="000620DA" w14:paraId="7A50BE26" w14:textId="77777777" w:rsidTr="00A34521">
        <w:trPr>
          <w:trHeight w:hRule="exact" w:val="851"/>
        </w:trPr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EBF300" w14:textId="77777777" w:rsidR="00536F28" w:rsidRPr="000620DA" w:rsidRDefault="00536F28" w:rsidP="00A34521">
            <w:pPr>
              <w:spacing w:line="240" w:lineRule="exact"/>
              <w:rPr>
                <w:rFonts w:eastAsia="黑体"/>
                <w:sz w:val="24"/>
              </w:rPr>
            </w:pPr>
          </w:p>
        </w:tc>
        <w:tc>
          <w:tcPr>
            <w:tcW w:w="15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605CB" w14:textId="77777777" w:rsidR="00536F28" w:rsidRPr="000620DA" w:rsidRDefault="00536F28" w:rsidP="006E3F4D">
            <w:pPr>
              <w:rPr>
                <w:rFonts w:eastAsia="楷体_GB2312"/>
                <w:b/>
                <w:bCs/>
                <w:sz w:val="32"/>
                <w:szCs w:val="32"/>
              </w:rPr>
            </w:pP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姓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        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名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29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A8F876" w14:textId="77777777" w:rsidR="00536F28" w:rsidRPr="000620DA" w:rsidRDefault="00B316A8" w:rsidP="006E3F4D">
            <w:pPr>
              <w:rPr>
                <w:rFonts w:eastAsia="楷体_GB2312"/>
                <w:bCs/>
                <w:sz w:val="32"/>
                <w:szCs w:val="32"/>
              </w:rPr>
            </w:pPr>
            <w:r>
              <w:rPr>
                <w:rFonts w:eastAsia="楷体_GB2312" w:hint="eastAsia"/>
                <w:bCs/>
                <w:sz w:val="32"/>
                <w:szCs w:val="32"/>
              </w:rPr>
              <w:t xml:space="preserve">黄艳春</w:t>
            </w:r>
          </w:p>
        </w:tc>
      </w:tr>
      <w:tr w:rsidR="00536F28" w:rsidRPr="000620DA" w14:paraId="71215F5F" w14:textId="77777777" w:rsidTr="00A34521">
        <w:trPr>
          <w:trHeight w:hRule="exact" w:val="851"/>
        </w:trPr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9BBE9B" w14:textId="77777777" w:rsidR="00536F28" w:rsidRPr="000620DA" w:rsidRDefault="00536F28" w:rsidP="00A34521">
            <w:pPr>
              <w:spacing w:line="240" w:lineRule="exact"/>
              <w:rPr>
                <w:rFonts w:eastAsia="黑体"/>
                <w:sz w:val="24"/>
              </w:rPr>
            </w:pPr>
          </w:p>
        </w:tc>
        <w:tc>
          <w:tcPr>
            <w:tcW w:w="15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BEB18" w14:textId="77777777" w:rsidR="00536F28" w:rsidRPr="000620DA" w:rsidRDefault="00536F28" w:rsidP="006E3F4D">
            <w:pPr>
              <w:rPr>
                <w:rFonts w:eastAsia="楷体_GB2312"/>
                <w:b/>
                <w:bCs/>
                <w:sz w:val="32"/>
                <w:szCs w:val="32"/>
              </w:rPr>
            </w:pP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一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级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学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科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:</w:t>
            </w:r>
          </w:p>
        </w:tc>
        <w:tc>
          <w:tcPr>
            <w:tcW w:w="29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A6C6B2" w14:textId="77777777" w:rsidR="00536F28" w:rsidRPr="000620DA" w:rsidRDefault="00B316A8" w:rsidP="006E3F4D">
            <w:pPr>
              <w:rPr>
                <w:rFonts w:eastAsia="楷体_GB2312"/>
                <w:bCs/>
                <w:sz w:val="32"/>
                <w:szCs w:val="32"/>
              </w:rPr>
            </w:pPr>
            <w:r>
              <w:rPr>
                <w:rFonts w:eastAsia="楷体_GB2312" w:hint="eastAsia"/>
                <w:bCs/>
                <w:sz w:val="32"/>
                <w:szCs w:val="32"/>
              </w:rPr>
              <w:t xml:space="preserve">交通运输工程</w:t>
            </w:r>
          </w:p>
        </w:tc>
      </w:tr>
      <w:tr w:rsidR="00536F28" w:rsidRPr="000620DA" w14:paraId="0DF714F6" w14:textId="77777777" w:rsidTr="00A34521">
        <w:trPr>
          <w:trHeight w:hRule="exact" w:val="851"/>
        </w:trPr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54AF02" w14:textId="77777777" w:rsidR="00536F28" w:rsidRPr="000620DA" w:rsidRDefault="00536F28" w:rsidP="00A34521">
            <w:pPr>
              <w:spacing w:line="240" w:lineRule="exact"/>
              <w:rPr>
                <w:rFonts w:eastAsia="黑体"/>
                <w:sz w:val="24"/>
              </w:rPr>
            </w:pPr>
          </w:p>
        </w:tc>
        <w:tc>
          <w:tcPr>
            <w:tcW w:w="15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A9DFE" w14:textId="77777777" w:rsidR="00536F28" w:rsidRPr="000620DA" w:rsidRDefault="00536F28" w:rsidP="006E3F4D">
            <w:pPr>
              <w:rPr>
                <w:rFonts w:eastAsia="楷体_GB2312"/>
                <w:b/>
                <w:bCs/>
                <w:sz w:val="32"/>
                <w:szCs w:val="32"/>
              </w:rPr>
            </w:pP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研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究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方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向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:</w:t>
            </w:r>
          </w:p>
        </w:tc>
        <w:tc>
          <w:tcPr>
            <w:tcW w:w="29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1BF0F1" w14:textId="77777777" w:rsidR="00536F28" w:rsidRPr="000620DA" w:rsidRDefault="00B316A8" w:rsidP="006E3F4D">
            <w:pPr>
              <w:rPr>
                <w:rFonts w:eastAsia="楷体_GB2312"/>
                <w:bCs/>
                <w:sz w:val="32"/>
                <w:szCs w:val="32"/>
              </w:rPr>
            </w:pPr>
            <w:r>
              <w:rPr>
                <w:rFonts w:eastAsia="楷体_GB2312" w:hint="eastAsia"/>
                <w:bCs/>
                <w:sz w:val="32"/>
                <w:szCs w:val="32"/>
              </w:rPr>
              <w:t xml:space="preserve">交通运输规划与管理</w:t>
            </w:r>
          </w:p>
        </w:tc>
      </w:tr>
      <w:tr w:rsidR="00536F28" w:rsidRPr="000620DA" w14:paraId="17E5BE91" w14:textId="77777777" w:rsidTr="00A34521">
        <w:trPr>
          <w:trHeight w:hRule="exact" w:val="851"/>
        </w:trPr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EBD8D0" w14:textId="77777777" w:rsidR="00536F28" w:rsidRPr="000620DA" w:rsidRDefault="00536F28" w:rsidP="00A34521">
            <w:pPr>
              <w:spacing w:line="240" w:lineRule="exact"/>
              <w:rPr>
                <w:rFonts w:eastAsia="黑体"/>
                <w:sz w:val="24"/>
              </w:rPr>
            </w:pPr>
          </w:p>
        </w:tc>
        <w:tc>
          <w:tcPr>
            <w:tcW w:w="15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98D4A" w14:textId="77777777" w:rsidR="00536F28" w:rsidRPr="000620DA" w:rsidRDefault="00536F28" w:rsidP="006E3F4D">
            <w:pPr>
              <w:rPr>
                <w:rFonts w:eastAsia="楷体_GB2312"/>
                <w:b/>
                <w:bCs/>
                <w:sz w:val="32"/>
                <w:szCs w:val="32"/>
              </w:rPr>
            </w:pP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现</w:t>
            </w:r>
            <w:r w:rsidRPr="000620DA">
              <w:rPr>
                <w:rFonts w:eastAsia="楷体_GB2312" w:hint="eastAsia"/>
                <w:b/>
                <w:bCs/>
                <w:sz w:val="32"/>
                <w:szCs w:val="32"/>
              </w:rPr>
              <w:t>聘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专业技术岗位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29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DE0EAD" w14:textId="77777777" w:rsidR="00536F28" w:rsidRPr="000620DA" w:rsidRDefault="00B316A8" w:rsidP="006E3F4D">
            <w:pPr>
              <w:rPr>
                <w:rFonts w:eastAsia="楷体_GB2312"/>
                <w:bCs/>
                <w:sz w:val="32"/>
                <w:szCs w:val="32"/>
              </w:rPr>
            </w:pPr>
            <w:r>
              <w:rPr>
                <w:rFonts w:eastAsia="楷体_GB2312" w:hint="eastAsia"/>
                <w:bCs/>
                <w:sz w:val="32"/>
                <w:szCs w:val="32"/>
              </w:rPr>
              <w:t xml:space="preserve">副教授三级</w:t>
            </w:r>
          </w:p>
        </w:tc>
      </w:tr>
      <w:tr w:rsidR="00536F28" w:rsidRPr="000620DA" w14:paraId="2436180D" w14:textId="77777777" w:rsidTr="003E7BBD">
        <w:trPr>
          <w:trHeight w:hRule="exact" w:val="1234"/>
        </w:trPr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CC9199" w14:textId="77777777" w:rsidR="00536F28" w:rsidRPr="000620DA" w:rsidRDefault="00536F28" w:rsidP="00A34521">
            <w:pPr>
              <w:spacing w:line="240" w:lineRule="exact"/>
              <w:rPr>
                <w:rFonts w:eastAsia="黑体"/>
                <w:sz w:val="24"/>
              </w:rPr>
            </w:pPr>
          </w:p>
        </w:tc>
        <w:tc>
          <w:tcPr>
            <w:tcW w:w="15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A7B04" w14:textId="77777777" w:rsidR="00536F28" w:rsidRPr="000620DA" w:rsidRDefault="007A128C" w:rsidP="007A3FC7">
            <w:pPr>
              <w:rPr>
                <w:rFonts w:eastAsia="楷体_GB2312"/>
                <w:b/>
                <w:bCs/>
                <w:sz w:val="32"/>
                <w:szCs w:val="32"/>
              </w:rPr>
            </w:pPr>
            <w:r w:rsidRPr="000620DA">
              <w:rPr>
                <w:rFonts w:eastAsia="楷体_GB2312" w:hint="eastAsia"/>
                <w:b/>
                <w:bCs/>
                <w:sz w:val="32"/>
                <w:szCs w:val="32"/>
              </w:rPr>
              <w:t>聘</w:t>
            </w:r>
            <w:r w:rsidR="007A3FC7" w:rsidRPr="000620DA">
              <w:rPr>
                <w:rFonts w:eastAsia="楷体_GB2312" w:hint="eastAsia"/>
                <w:b/>
                <w:bCs/>
                <w:sz w:val="32"/>
                <w:szCs w:val="32"/>
              </w:rPr>
              <w:t xml:space="preserve"> </w:t>
            </w:r>
            <w:r w:rsidRPr="000620DA">
              <w:rPr>
                <w:rFonts w:eastAsia="楷体_GB2312" w:hint="eastAsia"/>
                <w:b/>
                <w:bCs/>
                <w:sz w:val="32"/>
                <w:szCs w:val="32"/>
              </w:rPr>
              <w:t>期</w:t>
            </w:r>
            <w:r w:rsidR="007A3FC7" w:rsidRPr="000620DA">
              <w:rPr>
                <w:rFonts w:eastAsia="楷体_GB2312" w:hint="eastAsia"/>
                <w:b/>
                <w:bCs/>
                <w:sz w:val="32"/>
                <w:szCs w:val="32"/>
              </w:rPr>
              <w:t xml:space="preserve"> </w:t>
            </w:r>
            <w:r w:rsidRPr="000620DA">
              <w:rPr>
                <w:rFonts w:eastAsia="楷体_GB2312" w:hint="eastAsia"/>
                <w:b/>
                <w:bCs/>
                <w:sz w:val="32"/>
                <w:szCs w:val="32"/>
              </w:rPr>
              <w:t>起</w:t>
            </w:r>
            <w:r w:rsidR="007A3FC7" w:rsidRPr="000620DA">
              <w:rPr>
                <w:rFonts w:eastAsia="楷体_GB2312" w:hint="eastAsia"/>
                <w:b/>
                <w:bCs/>
                <w:sz w:val="32"/>
                <w:szCs w:val="32"/>
              </w:rPr>
              <w:t xml:space="preserve"> </w:t>
            </w:r>
            <w:r w:rsidRPr="000620DA">
              <w:rPr>
                <w:rFonts w:eastAsia="楷体_GB2312" w:hint="eastAsia"/>
                <w:b/>
                <w:bCs/>
                <w:sz w:val="32"/>
                <w:szCs w:val="32"/>
              </w:rPr>
              <w:t>止</w:t>
            </w:r>
            <w:r w:rsidR="007A3FC7" w:rsidRPr="000620DA">
              <w:rPr>
                <w:rFonts w:eastAsia="楷体_GB2312" w:hint="eastAsia"/>
                <w:b/>
                <w:bCs/>
                <w:sz w:val="32"/>
                <w:szCs w:val="32"/>
              </w:rPr>
              <w:t xml:space="preserve"> </w:t>
            </w:r>
            <w:r w:rsidRPr="000620DA">
              <w:rPr>
                <w:rFonts w:eastAsia="楷体_GB2312" w:hint="eastAsia"/>
                <w:b/>
                <w:bCs/>
                <w:sz w:val="32"/>
                <w:szCs w:val="32"/>
              </w:rPr>
              <w:t>时间</w:t>
            </w:r>
            <w:r w:rsidR="00536F28" w:rsidRPr="000620DA">
              <w:rPr>
                <w:rFonts w:eastAsia="楷体_GB2312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29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4E1986" w14:textId="77777777" w:rsidR="00536F28" w:rsidRPr="003E7BBD" w:rsidRDefault="00120F4A" w:rsidP="003E7BBD">
            <w:pPr>
              <w:jc w:val="left"/>
              <w:rPr>
                <w:rFonts w:eastAsia="黑体"/>
                <w:sz w:val="28"/>
                <w:szCs w:val="28"/>
              </w:rPr>
            </w:pPr>
            <w:r w:rsidRPr="00120F4A">
              <w:rPr>
                <w:rFonts w:ascii="楷体" w:eastAsia="楷体" w:hAnsi="楷体" w:hint="eastAsia"/>
                <w:sz w:val="28"/>
                <w:szCs w:val="28"/>
              </w:rPr>
              <w:t xml:space="preserve">2021-01-01至</w:t>
            </w:r>
            <w:r w:rsidRPr="00120F4A">
              <w:rPr>
                <w:rFonts w:eastAsia="黑体" w:hint="eastAsia"/>
                <w:sz w:val="28"/>
                <w:szCs w:val="28"/>
              </w:rPr>
              <w:t xml:space="preserve">2024-12-31 </w:t>
            </w:r>
          </w:p>
        </w:tc>
      </w:tr>
    </w:tbl>
    <w:p w14:paraId="4A45738D" w14:textId="77777777" w:rsidR="00536F28" w:rsidRPr="009B5AAB" w:rsidRDefault="00536F28" w:rsidP="00536F28">
      <w:pPr>
        <w:jc w:val="center"/>
        <w:rPr>
          <w:rFonts w:eastAsia="黑体"/>
          <w:sz w:val="28"/>
          <w:szCs w:val="28"/>
        </w:rPr>
      </w:pPr>
    </w:p>
    <w:p w14:paraId="656ED757" w14:textId="77777777" w:rsidR="00536F28" w:rsidRPr="009B5AAB" w:rsidRDefault="00536F28" w:rsidP="00536F28">
      <w:pPr>
        <w:jc w:val="center"/>
        <w:rPr>
          <w:rFonts w:eastAsia="黑体"/>
          <w:sz w:val="28"/>
          <w:szCs w:val="28"/>
        </w:rPr>
      </w:pPr>
    </w:p>
    <w:p w14:paraId="68480CC1" w14:textId="77777777" w:rsidR="00526E3D" w:rsidRPr="000620DA" w:rsidRDefault="00526E3D" w:rsidP="00536F28">
      <w:pPr>
        <w:jc w:val="center"/>
        <w:rPr>
          <w:rFonts w:eastAsia="黑体"/>
          <w:sz w:val="28"/>
          <w:szCs w:val="28"/>
        </w:rPr>
      </w:pPr>
    </w:p>
    <w:p w14:paraId="2F1E3463" w14:textId="77777777" w:rsidR="00536F28" w:rsidRPr="000620DA" w:rsidRDefault="00536F28" w:rsidP="00536F28">
      <w:pPr>
        <w:jc w:val="center"/>
        <w:rPr>
          <w:rFonts w:eastAsia="黑体"/>
          <w:sz w:val="28"/>
          <w:szCs w:val="28"/>
        </w:rPr>
      </w:pPr>
      <w:r w:rsidRPr="000620DA">
        <w:rPr>
          <w:rFonts w:eastAsia="黑体" w:hAnsi="黑体"/>
          <w:sz w:val="28"/>
          <w:szCs w:val="28"/>
        </w:rPr>
        <w:t>填表时间：</w:t>
      </w:r>
      <w:r w:rsidRPr="000620DA">
        <w:rPr>
          <w:rFonts w:eastAsia="黑体"/>
          <w:sz w:val="28"/>
          <w:szCs w:val="28"/>
        </w:rPr>
        <w:t xml:space="preserve">   </w:t>
      </w:r>
      <w:r w:rsidR="00B316A8">
        <w:rPr>
          <w:rFonts w:eastAsia="黑体" w:hint="eastAsia"/>
          <w:sz w:val="28"/>
          <w:szCs w:val="28"/>
        </w:rPr>
        <w:t xml:space="preserve">2024</w:t>
      </w:r>
      <w:r w:rsidRPr="000620DA">
        <w:rPr>
          <w:rFonts w:eastAsia="黑体" w:hAnsi="黑体"/>
          <w:sz w:val="28"/>
          <w:szCs w:val="28"/>
        </w:rPr>
        <w:t>年</w:t>
      </w:r>
      <w:r w:rsidR="00B316A8">
        <w:rPr>
          <w:rFonts w:eastAsia="黑体" w:hint="eastAsia"/>
          <w:sz w:val="28"/>
          <w:szCs w:val="28"/>
        </w:rPr>
        <w:t xml:space="preserve">12</w:t>
      </w:r>
      <w:r w:rsidRPr="000620DA">
        <w:rPr>
          <w:rFonts w:eastAsia="黑体" w:hAnsi="黑体"/>
          <w:sz w:val="28"/>
          <w:szCs w:val="28"/>
        </w:rPr>
        <w:t>月</w:t>
      </w:r>
      <w:r w:rsidR="00B316A8">
        <w:rPr>
          <w:rFonts w:eastAsia="黑体" w:hint="eastAsia"/>
          <w:sz w:val="28"/>
          <w:szCs w:val="28"/>
        </w:rPr>
        <w:t xml:space="preserve">17</w:t>
      </w:r>
      <w:r w:rsidRPr="000620DA">
        <w:rPr>
          <w:rFonts w:eastAsia="黑体" w:hAnsi="黑体"/>
          <w:sz w:val="28"/>
          <w:szCs w:val="28"/>
        </w:rPr>
        <w:t>日</w:t>
      </w:r>
    </w:p>
    <w:p w14:paraId="34CC7F80" w14:textId="77777777" w:rsidR="00AA4709" w:rsidRPr="000620DA" w:rsidRDefault="002267B3" w:rsidP="00447D89">
      <w:r w:rsidRPr="000620DA">
        <w:rPr>
          <w:rFonts w:eastAsia="黑体"/>
          <w:bCs/>
          <w:sz w:val="24"/>
        </w:rPr>
        <w:br w:type="page"/>
      </w:r>
      <w:r w:rsidR="00536F28" w:rsidRPr="000620DA">
        <w:rPr>
          <w:rFonts w:eastAsia="黑体" w:hint="eastAsia"/>
          <w:bCs/>
          <w:sz w:val="24"/>
        </w:rPr>
        <w:lastRenderedPageBreak/>
        <w:t>一</w:t>
      </w:r>
      <w:r w:rsidR="00AA4709" w:rsidRPr="000620DA">
        <w:rPr>
          <w:rFonts w:eastAsia="黑体"/>
          <w:bCs/>
          <w:sz w:val="24"/>
        </w:rPr>
        <w:t>、本</w:t>
      </w:r>
      <w:r w:rsidR="007A128C" w:rsidRPr="000620DA">
        <w:rPr>
          <w:rFonts w:eastAsia="黑体" w:hint="eastAsia"/>
          <w:bCs/>
          <w:sz w:val="24"/>
        </w:rPr>
        <w:t>聘期</w:t>
      </w:r>
      <w:r w:rsidR="00752911" w:rsidRPr="000620DA">
        <w:rPr>
          <w:rFonts w:eastAsia="黑体"/>
          <w:bCs/>
          <w:sz w:val="24"/>
        </w:rPr>
        <w:t>承担</w:t>
      </w:r>
      <w:r w:rsidR="00AA4709" w:rsidRPr="000620DA">
        <w:rPr>
          <w:rFonts w:eastAsia="黑体"/>
          <w:bCs/>
          <w:sz w:val="24"/>
        </w:rPr>
        <w:t>主要教学工作（含实验教学工作）</w:t>
      </w:r>
    </w:p>
    <w:tbl>
      <w:tblPr>
        <w:tblW w:w="94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8"/>
        <w:gridCol w:w="1260"/>
        <w:gridCol w:w="3420"/>
        <w:gridCol w:w="720"/>
        <w:gridCol w:w="900"/>
        <w:gridCol w:w="1800"/>
        <w:gridCol w:w="951"/>
      </w:tblGrid>
      <w:tr w:rsidR="005C0795" w:rsidRPr="000620DA" w14:paraId="1176C526" w14:textId="77777777" w:rsidTr="008C4352">
        <w:trPr>
          <w:trHeight w:val="510"/>
          <w:jc w:val="center"/>
        </w:trPr>
        <w:tc>
          <w:tcPr>
            <w:tcW w:w="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4441A8F" w14:textId="77777777" w:rsidR="005C0795" w:rsidRPr="000620DA" w:rsidRDefault="005C0795" w:rsidP="00AE5D29">
            <w:pPr>
              <w:adjustRightInd w:val="0"/>
              <w:spacing w:line="360" w:lineRule="atLeast"/>
              <w:jc w:val="center"/>
              <w:rPr>
                <w:b/>
              </w:rPr>
            </w:pPr>
            <w:r w:rsidRPr="000620DA">
              <w:rPr>
                <w:b/>
              </w:rPr>
              <w:t>序号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3BB973F" w14:textId="77777777" w:rsidR="005C0795" w:rsidRPr="000620DA" w:rsidRDefault="005C0795" w:rsidP="00AE5D29">
            <w:pPr>
              <w:adjustRightInd w:val="0"/>
              <w:spacing w:line="360" w:lineRule="atLeast"/>
              <w:jc w:val="center"/>
              <w:rPr>
                <w:b/>
              </w:rPr>
            </w:pPr>
            <w:r w:rsidRPr="000620DA">
              <w:rPr>
                <w:b/>
              </w:rPr>
              <w:t>学年学期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A627AD" w14:textId="77777777" w:rsidR="005C0795" w:rsidRPr="000620DA" w:rsidRDefault="005C0795" w:rsidP="00AE5D29">
            <w:pPr>
              <w:adjustRightInd w:val="0"/>
              <w:spacing w:line="360" w:lineRule="atLeast"/>
              <w:jc w:val="center"/>
              <w:rPr>
                <w:b/>
              </w:rPr>
            </w:pPr>
            <w:r w:rsidRPr="000620DA">
              <w:rPr>
                <w:b/>
              </w:rPr>
              <w:t>课程名称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74CDEE1" w14:textId="77777777" w:rsidR="005C0795" w:rsidRPr="000620DA" w:rsidRDefault="005C0795" w:rsidP="00AE5D29">
            <w:pPr>
              <w:adjustRightInd w:val="0"/>
              <w:spacing w:line="360" w:lineRule="atLeast"/>
              <w:jc w:val="center"/>
              <w:rPr>
                <w:b/>
              </w:rPr>
            </w:pPr>
            <w:r w:rsidRPr="000620DA">
              <w:rPr>
                <w:b/>
              </w:rPr>
              <w:t>学时数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B0F3F13" w14:textId="77777777" w:rsidR="005C0795" w:rsidRPr="000620DA" w:rsidRDefault="005C0795" w:rsidP="00AE5D29">
            <w:pPr>
              <w:adjustRightInd w:val="0"/>
              <w:spacing w:line="360" w:lineRule="atLeast"/>
              <w:jc w:val="center"/>
              <w:rPr>
                <w:b/>
              </w:rPr>
            </w:pPr>
            <w:r w:rsidRPr="000620DA">
              <w:rPr>
                <w:b/>
              </w:rPr>
              <w:t>本人实讲</w:t>
            </w:r>
          </w:p>
          <w:p w14:paraId="32F36D82" w14:textId="77777777" w:rsidR="005C0795" w:rsidRPr="000620DA" w:rsidRDefault="005C0795" w:rsidP="00AE5D29">
            <w:pPr>
              <w:adjustRightInd w:val="0"/>
              <w:spacing w:line="360" w:lineRule="atLeast"/>
              <w:jc w:val="center"/>
              <w:rPr>
                <w:b/>
              </w:rPr>
            </w:pPr>
            <w:r w:rsidRPr="000620DA">
              <w:rPr>
                <w:b/>
              </w:rPr>
              <w:t>学时数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FBCD125" w14:textId="77777777" w:rsidR="005C0795" w:rsidRPr="000620DA" w:rsidRDefault="005C0795" w:rsidP="00391E56">
            <w:pPr>
              <w:adjustRightInd w:val="0"/>
              <w:spacing w:line="360" w:lineRule="atLeast"/>
              <w:jc w:val="center"/>
              <w:rPr>
                <w:b/>
              </w:rPr>
            </w:pPr>
            <w:r w:rsidRPr="000620DA">
              <w:rPr>
                <w:b/>
              </w:rPr>
              <w:t>课程</w:t>
            </w:r>
          </w:p>
          <w:p w14:paraId="49B045C4" w14:textId="77777777" w:rsidR="005C0795" w:rsidRPr="000620DA" w:rsidRDefault="005C0795" w:rsidP="00391E56">
            <w:pPr>
              <w:adjustRightInd w:val="0"/>
              <w:spacing w:line="360" w:lineRule="atLeast"/>
              <w:jc w:val="center"/>
              <w:rPr>
                <w:b/>
              </w:rPr>
            </w:pPr>
            <w:r w:rsidRPr="000620DA">
              <w:rPr>
                <w:b/>
              </w:rPr>
              <w:t>类别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715B6E" w14:textId="77777777" w:rsidR="005C0795" w:rsidRPr="000620DA" w:rsidRDefault="005C0795" w:rsidP="00AE5D29">
            <w:pPr>
              <w:adjustRightInd w:val="0"/>
              <w:spacing w:line="360" w:lineRule="atLeast"/>
              <w:ind w:rightChars="5" w:right="10"/>
              <w:jc w:val="center"/>
              <w:rPr>
                <w:b/>
              </w:rPr>
            </w:pPr>
            <w:r w:rsidRPr="000620DA">
              <w:rPr>
                <w:b/>
              </w:rPr>
              <w:t>授课</w:t>
            </w:r>
          </w:p>
          <w:p w14:paraId="39CD3BAA" w14:textId="77777777" w:rsidR="005C0795" w:rsidRPr="000620DA" w:rsidRDefault="005C0795" w:rsidP="00AE5D29">
            <w:pPr>
              <w:adjustRightInd w:val="0"/>
              <w:spacing w:line="360" w:lineRule="atLeast"/>
              <w:ind w:rightChars="5" w:right="10"/>
              <w:jc w:val="center"/>
              <w:rPr>
                <w:b/>
              </w:rPr>
            </w:pPr>
            <w:r w:rsidRPr="000620DA">
              <w:rPr>
                <w:b/>
              </w:rPr>
              <w:t>人数</w:t>
            </w:r>
            <w:r w:rsidRPr="00B316A8">
              <w:rPr>
                <w:b/>
              </w:rPr>
              <w:t xml:space="preserve"/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2021-2022-1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货物运输技术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18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2021-2022-1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铁路货物运输综合设计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16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16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12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2021-2022-1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铁路货物运输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64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52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4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2022-2023-1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铁路货物运输综合设计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/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16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16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2022-2023-1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铁路货运组织与技术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64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31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6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2022-2023-1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货物运输技术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16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40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7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2022-2023-1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现代货物运输技术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研究生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6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8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2022-2023-2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铁路货运技术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函授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118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9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2022-2023-2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管理学（B）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27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10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2023-2024-1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铁路货运组织与技术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64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33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11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2023-2024-1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铁路货物运输综合设计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8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17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12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2023-2024-2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货运组织与技术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48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20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13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2024-2025-1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铁路货运组织与技术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64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43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14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2024-2025-1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铁路货物运输综合设计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8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11</w:t>
            </w:r>
          </w:p>
        </w:tc>
      </w:tr>
      <w:tr w:rsidR="005C0795" w:rsidRPr="000620DA" w14:paraId="335EBA99" w14:textId="77777777" w:rsidTr="00915300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2CB30EA" w14:textId="77777777" w:rsidR="005C0795" w:rsidRPr="000620DA" w:rsidRDefault="005C0795" w:rsidP="00AE5D29">
            <w:pPr>
              <w:adjustRightInd w:val="0"/>
              <w:jc w:val="center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8206BB5" w14:textId="77777777" w:rsidR="005C0795" w:rsidRPr="000620DA" w:rsidRDefault="005C0795" w:rsidP="00AE5D29">
            <w:pPr>
              <w:adjustRightInd w:val="0"/>
              <w:jc w:val="center"/>
            </w:pP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D0CB67" w14:textId="77777777" w:rsidR="005C0795" w:rsidRPr="000620DA" w:rsidRDefault="005C0795" w:rsidP="00AE5D29">
            <w:pPr>
              <w:adjustRightInd w:val="0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B1827A7" w14:textId="77777777" w:rsidR="005C0795" w:rsidRPr="000620DA" w:rsidRDefault="005C0795" w:rsidP="00AE5D29">
            <w:pPr>
              <w:adjustRightInd w:val="0"/>
              <w:jc w:val="center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8B6079C" w14:textId="77777777" w:rsidR="005C0795" w:rsidRPr="000620DA" w:rsidRDefault="005C0795" w:rsidP="00AE5D29">
            <w:pPr>
              <w:adjustRightInd w:val="0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A4ED29F" w14:textId="77777777" w:rsidR="005C0795" w:rsidRPr="000620DA" w:rsidRDefault="005C0795" w:rsidP="00AE5D29">
            <w:pPr>
              <w:adjustRightInd w:val="0"/>
              <w:jc w:val="center"/>
            </w:pP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F30DA2" w14:textId="77777777" w:rsidR="005C0795" w:rsidRPr="000620DA" w:rsidRDefault="005C0795" w:rsidP="00AE5D29">
            <w:pPr>
              <w:adjustRightInd w:val="0"/>
              <w:jc w:val="center"/>
            </w:pPr>
          </w:p>
        </w:tc>
      </w:tr>
      <w:tr w:rsidR="00AE5D29" w:rsidRPr="000620DA" w14:paraId="4DEE7D39" w14:textId="77777777">
        <w:trPr>
          <w:trHeight w:val="510"/>
          <w:jc w:val="center"/>
        </w:trPr>
        <w:tc>
          <w:tcPr>
            <w:tcW w:w="946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2942A4" w14:textId="77777777" w:rsidR="00AE5D29" w:rsidRPr="008A717A" w:rsidRDefault="00117A77" w:rsidP="008A717A">
            <w:pPr>
              <w:rPr>
                <w:rFonts w:ascii="宋体" w:hAnsi="宋体"/>
                <w:szCs w:val="21"/>
              </w:rPr>
            </w:pPr>
            <w:bookmarkStart w:id="4" w:name="teachWorkStatistic"/>
            <w:bookmarkEnd w:id="4"/>
            <w:r w:rsidRPr="000620DA">
              <w:t>备注：</w:t>
            </w:r>
            <w:r w:rsidR="006E583B">
              <w:rPr>
                <w:rFonts w:hint="eastAsia"/>
              </w:rPr>
              <w:t xml:space="preserve"/>
            </w:r>
          </w:p>
        </w:tc>
      </w:tr>
      <w:tr w:rsidR="00AE5D29" w:rsidRPr="000620DA" w14:paraId="1D9103B3" w14:textId="77777777">
        <w:trPr>
          <w:trHeight w:val="510"/>
          <w:jc w:val="center"/>
        </w:trPr>
        <w:tc>
          <w:tcPr>
            <w:tcW w:w="9469" w:type="dxa"/>
            <w:gridSpan w:val="7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146BFE9" w14:textId="77777777" w:rsidR="0046607D" w:rsidRPr="000620DA" w:rsidRDefault="00117A77" w:rsidP="00D6257D">
            <w:pPr>
              <w:adjustRightInd w:val="0"/>
              <w:ind w:left="630" w:hangingChars="300" w:hanging="630"/>
            </w:pPr>
            <w:r w:rsidRPr="000620DA">
              <w:t>小计：</w:t>
            </w:r>
            <w:r w:rsidR="00DE1AB6" w:rsidRPr="000620DA">
              <w:t>①</w:t>
            </w:r>
            <w:r w:rsidR="000038A7" w:rsidRPr="000620DA">
              <w:t>本人</w:t>
            </w:r>
            <w:r w:rsidRPr="000620DA">
              <w:t>总授课</w:t>
            </w:r>
            <w:r w:rsidRPr="000620DA">
              <w:t xml:space="preserve"> </w:t>
            </w:r>
            <w:r w:rsidR="006F42C7">
              <w:rPr>
                <w:rFonts w:hint="eastAsia"/>
              </w:rPr>
              <w:t xml:space="preserve">336</w:t>
            </w:r>
            <w:r w:rsidRPr="000620DA">
              <w:t xml:space="preserve"> </w:t>
            </w:r>
            <w:r w:rsidRPr="000620DA">
              <w:t>学时；其中本科课程</w:t>
            </w:r>
            <w:r w:rsidR="00D24DED" w:rsidRPr="000620DA">
              <w:t>授课</w:t>
            </w:r>
            <w:r w:rsidRPr="000620DA">
              <w:t xml:space="preserve"> </w:t>
            </w:r>
            <w:r w:rsidR="006F42C7">
              <w:rPr>
                <w:rFonts w:hint="eastAsia"/>
              </w:rPr>
              <w:t xml:space="preserve">280</w:t>
            </w:r>
            <w:r w:rsidRPr="000620DA">
              <w:t xml:space="preserve"> </w:t>
            </w:r>
            <w:r w:rsidRPr="000620DA">
              <w:t>学时</w:t>
            </w:r>
            <w:r w:rsidR="005C0795">
              <w:rPr>
                <w:rFonts w:hint="eastAsia"/>
              </w:rPr>
              <w:t>,</w:t>
            </w:r>
            <w:r w:rsidR="005C0795">
              <w:rPr>
                <w:rFonts w:hint="eastAsia"/>
              </w:rPr>
              <w:t>研究生</w:t>
            </w:r>
            <w:r w:rsidR="005C0795">
              <w:t>课程授课</w:t>
            </w:r>
            <w:r w:rsidR="00A677AB">
              <w:rPr>
                <w:rFonts w:hint="eastAsia"/>
              </w:rPr>
              <w:t xml:space="preserve">32</w:t>
            </w:r>
            <w:r w:rsidR="005C0795">
              <w:rPr>
                <w:rFonts w:hint="eastAsia"/>
              </w:rPr>
              <w:t>学时</w:t>
            </w:r>
            <w:r w:rsidR="005C0795">
              <w:t>。</w:t>
            </w:r>
          </w:p>
          <w:p w14:paraId="223D1D12" w14:textId="77777777" w:rsidR="00AE5D29" w:rsidRPr="000620DA" w:rsidRDefault="00DE1AB6" w:rsidP="0046607D">
            <w:pPr>
              <w:adjustRightInd w:val="0"/>
              <w:ind w:leftChars="300" w:left="630"/>
            </w:pPr>
            <w:r w:rsidRPr="000620DA">
              <w:rPr>
                <w:rFonts w:ascii="宋体" w:hAnsi="宋体" w:cs="宋体" w:hint="eastAsia"/>
              </w:rPr>
              <w:t>②</w:t>
            </w:r>
            <w:r w:rsidR="00D6257D" w:rsidRPr="000620DA">
              <w:t>指导本科毕业设计</w:t>
            </w:r>
            <w:r w:rsidR="00D6257D" w:rsidRPr="000620DA">
              <w:t xml:space="preserve"> </w:t>
            </w:r>
            <w:r w:rsidR="006F42C7">
              <w:rPr>
                <w:rFonts w:hint="eastAsia"/>
              </w:rPr>
              <w:t xml:space="preserve">7</w:t>
            </w:r>
            <w:r w:rsidR="00D6257D" w:rsidRPr="000620DA">
              <w:t xml:space="preserve"> </w:t>
            </w:r>
            <w:r w:rsidR="00D6257D" w:rsidRPr="000620DA">
              <w:t>人</w:t>
            </w:r>
            <w:r w:rsidR="00117A77" w:rsidRPr="000620DA">
              <w:t>。</w:t>
            </w:r>
          </w:p>
        </w:tc>
      </w:tr>
    </w:tbl>
    <w:p w14:paraId="5F479A6E" w14:textId="77777777" w:rsidR="009D0D51" w:rsidRPr="000620DA" w:rsidRDefault="009D0D51" w:rsidP="00447D89"/>
    <w:p w14:paraId="58FC54D6" w14:textId="77777777" w:rsidR="0099554B" w:rsidRPr="000620DA" w:rsidRDefault="00536F28" w:rsidP="00447D89">
      <w:r w:rsidRPr="000620DA">
        <w:rPr>
          <w:rFonts w:eastAsia="黑体" w:hint="eastAsia"/>
          <w:sz w:val="24"/>
        </w:rPr>
        <w:t>二</w:t>
      </w:r>
      <w:r w:rsidR="0099554B" w:rsidRPr="000620DA">
        <w:rPr>
          <w:rFonts w:eastAsia="黑体"/>
          <w:sz w:val="24"/>
        </w:rPr>
        <w:t>、本</w:t>
      </w:r>
      <w:r w:rsidR="00DB29F9" w:rsidRPr="000620DA">
        <w:rPr>
          <w:rFonts w:eastAsia="黑体" w:hint="eastAsia"/>
          <w:bCs/>
          <w:sz w:val="24"/>
        </w:rPr>
        <w:t>聘期</w:t>
      </w:r>
      <w:r w:rsidR="0099554B" w:rsidRPr="000620DA">
        <w:rPr>
          <w:rFonts w:eastAsia="黑体"/>
          <w:sz w:val="24"/>
        </w:rPr>
        <w:t>指导研究生情况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5"/>
        <w:gridCol w:w="1260"/>
        <w:gridCol w:w="6383"/>
      </w:tblGrid>
      <w:tr w:rsidR="0046607D" w:rsidRPr="000620DA" w14:paraId="60A0CA6A" w14:textId="77777777" w:rsidTr="00A34521">
        <w:trPr>
          <w:jc w:val="center"/>
        </w:trPr>
        <w:tc>
          <w:tcPr>
            <w:tcW w:w="1825" w:type="dxa"/>
            <w:vAlign w:val="center"/>
          </w:tcPr>
          <w:p w14:paraId="634F7EA4" w14:textId="77777777" w:rsidR="0046607D" w:rsidRPr="000620DA" w:rsidRDefault="0046607D" w:rsidP="00A34521">
            <w:pPr>
              <w:adjustRightInd w:val="0"/>
              <w:jc w:val="center"/>
              <w:rPr>
                <w:szCs w:val="21"/>
              </w:rPr>
            </w:pPr>
            <w:r w:rsidRPr="000620DA">
              <w:rPr>
                <w:rFonts w:hAnsi="宋体"/>
                <w:szCs w:val="21"/>
              </w:rPr>
              <w:t>类别</w:t>
            </w:r>
          </w:p>
        </w:tc>
        <w:tc>
          <w:tcPr>
            <w:tcW w:w="1260" w:type="dxa"/>
            <w:vAlign w:val="center"/>
          </w:tcPr>
          <w:p w14:paraId="7BBA3ECE" w14:textId="77777777" w:rsidR="0046607D" w:rsidRPr="000620DA" w:rsidRDefault="0046607D" w:rsidP="00A34521">
            <w:pPr>
              <w:adjustRightInd w:val="0"/>
              <w:jc w:val="center"/>
              <w:rPr>
                <w:szCs w:val="21"/>
              </w:rPr>
            </w:pPr>
            <w:r w:rsidRPr="000620DA">
              <w:rPr>
                <w:rFonts w:hAnsi="宋体"/>
                <w:szCs w:val="21"/>
              </w:rPr>
              <w:t>人数</w:t>
            </w:r>
          </w:p>
        </w:tc>
        <w:tc>
          <w:tcPr>
            <w:tcW w:w="6383" w:type="dxa"/>
            <w:vAlign w:val="center"/>
          </w:tcPr>
          <w:p w14:paraId="33084DE3" w14:textId="77777777" w:rsidR="0046607D" w:rsidRPr="000620DA" w:rsidRDefault="0046607D" w:rsidP="00A34521">
            <w:pPr>
              <w:adjustRightInd w:val="0"/>
              <w:jc w:val="center"/>
              <w:rPr>
                <w:szCs w:val="21"/>
              </w:rPr>
            </w:pPr>
            <w:r w:rsidRPr="000620DA">
              <w:rPr>
                <w:rFonts w:hAnsi="宋体"/>
                <w:szCs w:val="21"/>
              </w:rPr>
              <w:t>学生姓名</w:t>
            </w:r>
          </w:p>
        </w:tc>
      </w:tr>
      <w:tr w:rsidR="0046607D" w:rsidRPr="000620DA" w14:paraId="26F3C3E9" w14:textId="77777777" w:rsidTr="00A34521">
        <w:trPr>
          <w:jc w:val="center"/>
        </w:trPr>
        <w:tc>
          <w:tcPr>
            <w:tcW w:w="1825" w:type="dxa"/>
            <w:vAlign w:val="center"/>
          </w:tcPr>
          <w:p w14:paraId="13823341" w14:textId="77777777" w:rsidR="0046607D" w:rsidRPr="000620DA" w:rsidRDefault="0046607D" w:rsidP="00A34521">
            <w:pPr>
              <w:adjustRightInd w:val="0"/>
              <w:jc w:val="center"/>
              <w:rPr>
                <w:szCs w:val="21"/>
              </w:rPr>
            </w:pPr>
            <w:r w:rsidRPr="000620DA">
              <w:rPr>
                <w:rFonts w:hAnsi="宋体"/>
                <w:szCs w:val="21"/>
              </w:rPr>
              <w:t>指导博士生</w:t>
            </w:r>
          </w:p>
        </w:tc>
        <w:tc>
          <w:tcPr>
            <w:tcW w:w="1260" w:type="dxa"/>
            <w:vAlign w:val="center"/>
          </w:tcPr>
          <w:p w14:paraId="04F509ED" w14:textId="77777777" w:rsidR="0046607D" w:rsidRPr="000620DA" w:rsidRDefault="006F42C7" w:rsidP="00A34521">
            <w:pPr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</w:rPr>
              <w:t xml:space="preserve">0</w:t>
            </w:r>
          </w:p>
        </w:tc>
        <w:tc>
          <w:tcPr>
            <w:tcW w:w="6383" w:type="dxa"/>
            <w:vAlign w:val="center"/>
          </w:tcPr>
          <w:p w14:paraId="478A7D3F" w14:textId="77777777" w:rsidR="0046607D" w:rsidRPr="000620DA" w:rsidRDefault="006F42C7" w:rsidP="00A34521">
            <w:pPr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</w:rPr>
              <w:t xml:space="preserve"/>
            </w:r>
          </w:p>
        </w:tc>
      </w:tr>
      <w:tr w:rsidR="0046607D" w:rsidRPr="000620DA" w14:paraId="5692771F" w14:textId="77777777" w:rsidTr="00A34521">
        <w:trPr>
          <w:jc w:val="center"/>
        </w:trPr>
        <w:tc>
          <w:tcPr>
            <w:tcW w:w="1825" w:type="dxa"/>
            <w:vAlign w:val="center"/>
          </w:tcPr>
          <w:p w14:paraId="70AF9C4E" w14:textId="77777777" w:rsidR="0046607D" w:rsidRPr="000620DA" w:rsidRDefault="0046607D" w:rsidP="00A34521">
            <w:pPr>
              <w:adjustRightInd w:val="0"/>
              <w:jc w:val="center"/>
              <w:rPr>
                <w:szCs w:val="21"/>
              </w:rPr>
            </w:pPr>
            <w:r w:rsidRPr="000620DA">
              <w:rPr>
                <w:rFonts w:hAnsi="宋体"/>
                <w:szCs w:val="21"/>
              </w:rPr>
              <w:t>指导硕士生</w:t>
            </w:r>
          </w:p>
        </w:tc>
        <w:tc>
          <w:tcPr>
            <w:tcW w:w="1260" w:type="dxa"/>
            <w:vAlign w:val="center"/>
          </w:tcPr>
          <w:p w14:paraId="1C0C544C" w14:textId="77777777" w:rsidR="0046607D" w:rsidRPr="000620DA" w:rsidRDefault="006F42C7" w:rsidP="00A34521">
            <w:pPr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</w:rPr>
              <w:t xml:space="preserve">0</w:t>
            </w:r>
          </w:p>
        </w:tc>
        <w:tc>
          <w:tcPr>
            <w:tcW w:w="6383" w:type="dxa"/>
            <w:vAlign w:val="center"/>
          </w:tcPr>
          <w:p w14:paraId="200ABA1C" w14:textId="77777777" w:rsidR="0046607D" w:rsidRPr="000620DA" w:rsidRDefault="006F42C7" w:rsidP="00B316A8">
            <w:pPr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</w:rPr>
              <w:t xml:space="preserve"/>
            </w:r>
          </w:p>
        </w:tc>
      </w:tr>
      <w:tr w:rsidR="0046607D" w:rsidRPr="000620DA" w14:paraId="6565E3B6" w14:textId="77777777" w:rsidTr="00A34521">
        <w:trPr>
          <w:jc w:val="center"/>
        </w:trPr>
        <w:tc>
          <w:tcPr>
            <w:tcW w:w="1825" w:type="dxa"/>
            <w:vAlign w:val="center"/>
          </w:tcPr>
          <w:p w14:paraId="4BF0CDE2" w14:textId="77777777" w:rsidR="0046607D" w:rsidRPr="000620DA" w:rsidRDefault="0046607D" w:rsidP="00A34521">
            <w:pPr>
              <w:adjustRightInd w:val="0"/>
              <w:jc w:val="center"/>
              <w:rPr>
                <w:szCs w:val="21"/>
              </w:rPr>
            </w:pPr>
            <w:r w:rsidRPr="000620DA">
              <w:rPr>
                <w:rFonts w:hAnsi="宋体"/>
                <w:szCs w:val="21"/>
              </w:rPr>
              <w:t>指导工程硕士生</w:t>
            </w:r>
          </w:p>
        </w:tc>
        <w:tc>
          <w:tcPr>
            <w:tcW w:w="1260" w:type="dxa"/>
            <w:vAlign w:val="center"/>
          </w:tcPr>
          <w:p w14:paraId="701726F9" w14:textId="77777777" w:rsidR="0046607D" w:rsidRPr="000620DA" w:rsidRDefault="006F42C7" w:rsidP="00A34521">
            <w:pPr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</w:rPr>
              <w:t xml:space="preserve"/>
            </w:r>
          </w:p>
        </w:tc>
        <w:tc>
          <w:tcPr>
            <w:tcW w:w="6383" w:type="dxa"/>
            <w:vAlign w:val="center"/>
          </w:tcPr>
          <w:p w14:paraId="433F106C" w14:textId="77777777" w:rsidR="0046607D" w:rsidRPr="000620DA" w:rsidRDefault="006F42C7" w:rsidP="00A34521">
            <w:pPr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</w:rPr>
              <w:t xml:space="preserve"/>
            </w:r>
          </w:p>
        </w:tc>
      </w:tr>
      <w:tr w:rsidR="001A4F28" w:rsidRPr="000620DA" w14:paraId="234AC045" w14:textId="77777777" w:rsidTr="00A34521">
        <w:trPr>
          <w:trHeight w:val="517"/>
          <w:jc w:val="center"/>
        </w:trPr>
        <w:tc>
          <w:tcPr>
            <w:tcW w:w="9468" w:type="dxa"/>
            <w:gridSpan w:val="3"/>
            <w:vAlign w:val="center"/>
          </w:tcPr>
          <w:p w14:paraId="10DDAD37" w14:textId="77777777" w:rsidR="001A4F28" w:rsidRPr="008A717A" w:rsidRDefault="001A4F28" w:rsidP="008A717A">
            <w:pPr>
              <w:rPr>
                <w:rFonts w:ascii="宋体" w:hAnsi="宋体"/>
                <w:szCs w:val="21"/>
              </w:rPr>
            </w:pPr>
            <w:r w:rsidRPr="000620DA">
              <w:t>备注：</w:t>
            </w:r>
            <w:r w:rsidR="006F42C7">
              <w:rPr>
                <w:rFonts w:hint="eastAsia"/>
              </w:rPr>
              <w:t xml:space="preserve"/>
            </w:r>
          </w:p>
        </w:tc>
      </w:tr>
    </w:tbl>
    <w:p w14:paraId="05BECDC5" w14:textId="77777777" w:rsidR="0099554B" w:rsidRPr="000620DA" w:rsidRDefault="0099554B" w:rsidP="00447D89"/>
    <w:p w14:paraId="03E8A29C" w14:textId="77777777" w:rsidR="00C00C72" w:rsidRPr="000620DA" w:rsidRDefault="00536F28">
      <w:r w:rsidRPr="000620DA">
        <w:rPr>
          <w:rFonts w:eastAsia="黑体" w:hint="eastAsia"/>
          <w:sz w:val="24"/>
        </w:rPr>
        <w:t>三</w:t>
      </w:r>
      <w:r w:rsidR="00C00C72" w:rsidRPr="000620DA">
        <w:rPr>
          <w:rFonts w:eastAsia="黑体"/>
          <w:sz w:val="24"/>
        </w:rPr>
        <w:t>、本</w:t>
      </w:r>
      <w:r w:rsidR="00DB29F9" w:rsidRPr="000620DA">
        <w:rPr>
          <w:rFonts w:eastAsia="黑体" w:hint="eastAsia"/>
          <w:bCs/>
          <w:sz w:val="24"/>
        </w:rPr>
        <w:t>聘期</w:t>
      </w:r>
      <w:r w:rsidR="00C00C72" w:rsidRPr="000620DA">
        <w:rPr>
          <w:rFonts w:eastAsia="黑体"/>
          <w:sz w:val="24"/>
        </w:rPr>
        <w:t>发表学术论文</w:t>
      </w:r>
      <w:r w:rsidR="00257FE0" w:rsidRPr="000620DA">
        <w:rPr>
          <w:rFonts w:eastAsia="黑体"/>
          <w:sz w:val="24"/>
        </w:rPr>
        <w:t>/</w:t>
      </w:r>
      <w:r w:rsidR="00257FE0" w:rsidRPr="000620DA">
        <w:rPr>
          <w:rFonts w:eastAsia="黑体"/>
          <w:sz w:val="24"/>
        </w:rPr>
        <w:t>出版教材（著作）</w:t>
      </w:r>
    </w:p>
    <w:tbl>
      <w:tblPr>
        <w:tblW w:w="94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0"/>
        <w:gridCol w:w="1438"/>
        <w:gridCol w:w="1260"/>
        <w:gridCol w:w="1620"/>
        <w:gridCol w:w="900"/>
        <w:gridCol w:w="1080"/>
        <w:gridCol w:w="900"/>
        <w:gridCol w:w="1260"/>
        <w:gridCol w:w="591"/>
      </w:tblGrid>
      <w:tr w:rsidR="00EB6278" w:rsidRPr="000620DA" w14:paraId="3D8DC0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EB2FC50" w14:textId="77777777" w:rsidR="00EB6278" w:rsidRPr="000620DA" w:rsidRDefault="00EB6278" w:rsidP="00BA44F8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Ansi="宋体"/>
                <w:b/>
              </w:rPr>
              <w:t>序号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386410A" w14:textId="77777777" w:rsidR="00EB6278" w:rsidRPr="000620DA" w:rsidRDefault="00EB6278" w:rsidP="00BA44F8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Ansi="宋体"/>
                <w:b/>
              </w:rPr>
              <w:t>论文题目</w:t>
            </w:r>
            <w:r w:rsidRPr="000620DA">
              <w:rPr>
                <w:b/>
              </w:rPr>
              <w:t>/</w:t>
            </w:r>
            <w:r w:rsidRPr="000620DA">
              <w:rPr>
                <w:b/>
              </w:rPr>
              <w:t>教材（著作）名称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079C40B" w14:textId="77777777" w:rsidR="00EB6278" w:rsidRPr="000620DA" w:rsidRDefault="00EB6278" w:rsidP="00BA44F8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Ansi="宋体"/>
                <w:b/>
              </w:rPr>
              <w:t>期刊或会议名称</w:t>
            </w:r>
            <w:r w:rsidRPr="000620DA">
              <w:rPr>
                <w:b/>
              </w:rPr>
              <w:t>/</w:t>
            </w:r>
            <w:r w:rsidRPr="000620DA">
              <w:rPr>
                <w:b/>
              </w:rPr>
              <w:t>出版社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A62C8AA" w14:textId="77777777" w:rsidR="00EB6278" w:rsidRPr="000620DA" w:rsidRDefault="00EB6278" w:rsidP="00BA44F8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Ansi="宋体"/>
                <w:b/>
              </w:rPr>
              <w:t>期刊号或会议论文集号</w:t>
            </w:r>
            <w:r w:rsidRPr="000620DA">
              <w:rPr>
                <w:b/>
              </w:rPr>
              <w:t>/</w:t>
            </w:r>
            <w:r w:rsidRPr="000620DA">
              <w:rPr>
                <w:b/>
              </w:rPr>
              <w:t>统一书号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AB90676" w14:textId="77777777" w:rsidR="00EB6278" w:rsidRPr="000620DA" w:rsidRDefault="00EB6278" w:rsidP="00BA44F8">
            <w:pPr>
              <w:adjustRightInd w:val="0"/>
              <w:jc w:val="center"/>
              <w:rPr>
                <w:b/>
              </w:rPr>
            </w:pPr>
            <w:r w:rsidRPr="000620DA">
              <w:rPr>
                <w:b/>
                <w:szCs w:val="20"/>
              </w:rPr>
              <w:t>卷</w:t>
            </w:r>
            <w:r w:rsidR="009B5C7E" w:rsidRPr="000620DA">
              <w:rPr>
                <w:rFonts w:hint="eastAsia"/>
                <w:b/>
                <w:szCs w:val="20"/>
              </w:rPr>
              <w:t>/</w:t>
            </w:r>
            <w:r w:rsidRPr="000620DA">
              <w:rPr>
                <w:b/>
                <w:szCs w:val="20"/>
              </w:rPr>
              <w:t>期</w:t>
            </w:r>
            <w:r w:rsidR="009B5C7E" w:rsidRPr="000620DA">
              <w:rPr>
                <w:rFonts w:hint="eastAsia"/>
                <w:b/>
                <w:szCs w:val="20"/>
              </w:rPr>
              <w:t>/</w:t>
            </w:r>
            <w:r w:rsidRPr="000620DA">
              <w:rPr>
                <w:b/>
                <w:szCs w:val="20"/>
              </w:rPr>
              <w:t>页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739BB80" w14:textId="77777777" w:rsidR="00EB6278" w:rsidRPr="000620DA" w:rsidRDefault="00EB6278" w:rsidP="001E1865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Ansi="宋体"/>
                <w:b/>
              </w:rPr>
              <w:t>发表年月</w:t>
            </w:r>
            <w:r w:rsidRPr="000620DA">
              <w:rPr>
                <w:b/>
              </w:rPr>
              <w:t>/</w:t>
            </w:r>
            <w:r w:rsidRPr="000620DA">
              <w:rPr>
                <w:b/>
              </w:rPr>
              <w:t>出版时间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CDB0726" w14:textId="77777777" w:rsidR="00EB6278" w:rsidRPr="000620DA" w:rsidRDefault="002D026C" w:rsidP="00D318B0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int="eastAsia"/>
                <w:b/>
              </w:rPr>
              <w:t>作者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9AE1AFD" w14:textId="77777777" w:rsidR="00EB6278" w:rsidRPr="000620DA" w:rsidRDefault="00EB6278" w:rsidP="001E1865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Ansi="宋体"/>
                <w:b/>
              </w:rPr>
              <w:t>检索种类</w:t>
            </w:r>
            <w:r w:rsidRPr="000620DA">
              <w:rPr>
                <w:b/>
              </w:rPr>
              <w:t>/</w:t>
            </w:r>
            <w:r w:rsidRPr="000620DA">
              <w:rPr>
                <w:b/>
              </w:rPr>
              <w:t>本人撰写字数</w:t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74E421E" w14:textId="77777777" w:rsidR="00EB6278" w:rsidRPr="000620DA" w:rsidRDefault="00EB6278" w:rsidP="00BA44F8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Ansi="宋体"/>
                <w:b/>
              </w:rPr>
              <w:t>检索</w:t>
            </w:r>
          </w:p>
          <w:p w14:paraId="604B2315" w14:textId="77777777" w:rsidR="00EB6278" w:rsidRPr="000620DA" w:rsidRDefault="00EB6278" w:rsidP="00BA44F8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Ansi="宋体"/>
                <w:b/>
              </w:rPr>
              <w:t>序号</w:t>
            </w:r>
            <w:r w:rsidR="00B316A8" w:rsidRPr="00B316A8">
              <w:rPr>
                <w:rFonts w:hAnsi="宋体"/>
                <w:b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1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基于事故树和模糊贝叶斯网络的铁路超限货物运输风险评估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铁道学报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1001-8360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,第43卷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,第5期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,9-17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2021-05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韩梅,吴珊,常青,陈超,韩延慧,黄艳春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2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铁道行业标准 TB/T30004-2021 铁路货物装载加固技术要求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中国铁道出版社有限公司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无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/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2022-03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李笑红,陈超,韩梅,黄艳春,韩延慧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>36</w:t>
            </w:r>
            <w:r>
              <w:rPr>
                <w:rFonts w:hint="eastAsia"/>
              </w:rPr>
              <w:t>千</w:t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3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铁路货物运输（第二版）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中国铁道出版社有限公司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978-7-113-28921-8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/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2022-04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韩梅,郎茂祥,李笑红,武旭,陈超,米希伟,韩延慧,黄艳春,杨月芳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>668</w:t>
            </w:r>
            <w:r>
              <w:rPr>
                <w:rFonts w:hint="eastAsia"/>
              </w:rPr>
              <w:t>千</w:t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4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国铁集团标准 Q/CR919-2022 铁路货物装载加固试验方法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铁道出版社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无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/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2023-01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殷涛,李善坡,刘飞,马玉坤,汪正义,王浩,张鹏翔,秦震,黄艳春,陈超,韩延慧,米希伟,王金宝,吕晋斌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>23</w:t>
            </w:r>
            <w:r>
              <w:rPr>
                <w:rFonts w:hint="eastAsia"/>
              </w:rPr>
              <w:t>千</w:t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5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铁道行业标准 TB/T 30009-2023 铁路货物装卸安全技术要求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铁道出版社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已有标准号，国家铁路局技术委员会通过，交付出版社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/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2023-12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韩梅,陈超,韩延慧,黄艳春,林川倩,陈建雨,李保成,郑亚波,张雪松,李强,张志国,周明波,姚洪岩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>24</w:t>
            </w:r>
            <w:r>
              <w:rPr>
                <w:rFonts w:hint="eastAsia"/>
              </w:rPr>
              <w:t>千</w:t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6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Study on the Strength of Steel Crosswise Pedestal for Transporting Round Steel in 70t Universal Gondola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Open Access proceedings Journal of Physics: Conference series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无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>,无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2024-06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黄艳春,韩延慧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7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Study on Allowable Load of Exceptional Length Goods on NX80 Flat Wagon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The Proceedings of the 11th lnternational Conference on Traffic and Transportation Studies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978-981-97-9639-7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>,351-359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2024-11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钱煜,韩梅,黄艳春,韩延慧,刘军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8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A Distributed Multi Head Policy Traffic Signal  Control Method Based on Cluster Sampling  for Efficient Training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The Proceedings of the 11th International Conference on Traffic and Transportation Studies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978-981-97-9643-4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>,356-363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2024-11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于富豪,米希伟,韩梅,黄艳春,韩延慧,陈超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1B6F2ACE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CCFD859" w14:textId="77777777" w:rsidR="00EB6278" w:rsidRPr="000620DA" w:rsidRDefault="00EB6278" w:rsidP="00BA44F8">
            <w:pPr>
              <w:adjustRightInd w:val="0"/>
              <w:jc w:val="center"/>
            </w:pP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CAB937E" w14:textId="77777777" w:rsidR="00EB6278" w:rsidRPr="000620DA" w:rsidRDefault="00EB6278" w:rsidP="00BA44F8">
            <w:pPr>
              <w:adjustRightInd w:val="0"/>
              <w:jc w:val="center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D461559" w14:textId="77777777" w:rsidR="00EB6278" w:rsidRPr="000620DA" w:rsidRDefault="00EB6278" w:rsidP="00BA44F8">
            <w:pPr>
              <w:adjustRightInd w:val="0"/>
              <w:jc w:val="center"/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4ADE99A" w14:textId="77777777" w:rsidR="00EB6278" w:rsidRPr="000620DA" w:rsidRDefault="00EB6278" w:rsidP="00BA44F8">
            <w:pPr>
              <w:adjustRightInd w:val="0"/>
              <w:jc w:val="center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EE76C93" w14:textId="77777777" w:rsidR="00EB6278" w:rsidRPr="000620DA" w:rsidRDefault="00EB6278" w:rsidP="00BA44F8">
            <w:pPr>
              <w:adjustRightInd w:val="0"/>
              <w:jc w:val="center"/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F3CFCA6" w14:textId="77777777" w:rsidR="00EB6278" w:rsidRPr="000620DA" w:rsidRDefault="00EB6278" w:rsidP="00BA44F8">
            <w:pPr>
              <w:adjustRightInd w:val="0"/>
              <w:jc w:val="center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1B53D74" w14:textId="77777777" w:rsidR="00EB6278" w:rsidRPr="000620DA" w:rsidRDefault="00EB6278" w:rsidP="00D318B0">
            <w:pPr>
              <w:adjustRightInd w:val="0"/>
              <w:jc w:val="center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1035A1E" w14:textId="77777777" w:rsidR="00EB6278" w:rsidRPr="000620DA" w:rsidRDefault="00EB6278" w:rsidP="00BA44F8">
            <w:pPr>
              <w:adjustRightInd w:val="0"/>
              <w:jc w:val="center"/>
            </w:pP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8A4F59B" w14:textId="77777777" w:rsidR="00EB6278" w:rsidRPr="000620DA" w:rsidRDefault="00EB6278" w:rsidP="00BA44F8">
            <w:pPr>
              <w:adjustRightInd w:val="0"/>
              <w:jc w:val="center"/>
            </w:pPr>
          </w:p>
        </w:tc>
      </w:tr>
      <w:tr w:rsidR="00BA44F8" w:rsidRPr="000620DA" w14:paraId="1756DFF2" w14:textId="77777777">
        <w:trPr>
          <w:trHeight w:val="602"/>
          <w:jc w:val="center"/>
        </w:trPr>
        <w:tc>
          <w:tcPr>
            <w:tcW w:w="9469" w:type="dxa"/>
            <w:gridSpan w:val="9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12C9DF1B" w14:textId="77777777" w:rsidR="00BA44F8" w:rsidRDefault="00117A77" w:rsidP="00B316A8">
            <w:pPr>
              <w:adjustRightInd w:val="0"/>
              <w:rPr>
                <w:rFonts w:hAnsi="宋体"/>
              </w:rPr>
            </w:pPr>
            <w:bookmarkStart w:id="6" w:name="paperHighStatistic"/>
            <w:bookmarkEnd w:id="6"/>
            <w:r w:rsidRPr="000620DA">
              <w:rPr>
                <w:rFonts w:hAnsi="宋体"/>
              </w:rPr>
              <w:t>备注：</w:t>
            </w:r>
            <w:r w:rsidR="00B316A8" w:rsidRPr="00B316A8">
              <w:rPr>
                <w:rFonts w:hAnsi="宋体"/>
              </w:rPr>
              <w:t xml:space="preserve"/>
            </w:r>
          </w:p>
          <w:p w14:paraId="6580C01C" w14:textId="77777777" w:rsidR="00C62A3B" w:rsidRPr="000620DA" w:rsidRDefault="00C62A3B" w:rsidP="00B316A8">
            <w:pPr>
              <w:adjustRightInd w:val="0"/>
            </w:pPr>
            <w:r>
              <w:rPr>
                <w:rFonts w:hAnsi="宋体" w:hint="eastAsia"/>
              </w:rPr>
              <w:t xml:space="preserve">      </w:t>
            </w:r>
            <w:r w:rsidRPr="00B316A8">
              <w:rPr>
                <w:rFonts w:hAnsi="宋体"/>
              </w:rPr>
              <w:t xml:space="preserve"/>
            </w:r>
          </w:p>
        </w:tc>
      </w:tr>
      <w:tr w:rsidR="00BA44F8" w:rsidRPr="000620DA" w14:paraId="5205E5AB" w14:textId="77777777">
        <w:trPr>
          <w:trHeight w:val="510"/>
          <w:jc w:val="center"/>
        </w:trPr>
        <w:tc>
          <w:tcPr>
            <w:tcW w:w="9469" w:type="dxa"/>
            <w:gridSpan w:val="9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AD9FE5C" w14:textId="77777777" w:rsidR="00B93DD6" w:rsidRPr="00AC4422" w:rsidRDefault="00117A77" w:rsidP="00BA643F">
            <w:pPr>
              <w:adjustRightInd w:val="0"/>
              <w:ind w:left="630" w:hangingChars="300" w:hanging="630"/>
              <w:rPr>
                <w:rFonts w:asciiTheme="minorEastAsia" w:eastAsiaTheme="minorEastAsia" w:hAnsiTheme="minorEastAsia"/>
              </w:rPr>
            </w:pPr>
            <w:r w:rsidRPr="00AC4422">
              <w:rPr>
                <w:rFonts w:asciiTheme="minorEastAsia" w:eastAsiaTheme="minorEastAsia" w:hAnsiTheme="minorEastAsia"/>
              </w:rPr>
              <w:t>小计：</w:t>
            </w:r>
            <w:r w:rsidR="00B93DD6" w:rsidRPr="00AC4422">
              <w:rPr>
                <w:rFonts w:asciiTheme="minorEastAsia" w:eastAsiaTheme="minorEastAsia" w:hAnsiTheme="minorEastAsia"/>
              </w:rPr>
              <w:t>①</w:t>
            </w:r>
            <w:r w:rsidRPr="00AC4422">
              <w:rPr>
                <w:rFonts w:asciiTheme="minorEastAsia" w:eastAsiaTheme="minorEastAsia" w:hAnsiTheme="minorEastAsia"/>
              </w:rPr>
              <w:t xml:space="preserve">共发表学术论文 </w:t>
            </w:r>
            <w:r w:rsidR="00B316A8" w:rsidRPr="00AC4422">
              <w:rPr>
                <w:rFonts w:asciiTheme="minorEastAsia" w:eastAsiaTheme="minorEastAsia" w:hAnsiTheme="minorEastAsia" w:hint="eastAsia"/>
              </w:rPr>
              <w:t xml:space="preserve">4</w:t>
            </w:r>
            <w:r w:rsidRPr="00AC4422">
              <w:rPr>
                <w:rFonts w:asciiTheme="minorEastAsia" w:eastAsiaTheme="minorEastAsia" w:hAnsiTheme="minorEastAsia"/>
              </w:rPr>
              <w:t xml:space="preserve"> 篇。</w:t>
            </w:r>
          </w:p>
          <w:p w14:paraId="17FFF926" w14:textId="77777777" w:rsidR="00BA44F8" w:rsidRPr="000620DA" w:rsidRDefault="00B93DD6" w:rsidP="00B316A8">
            <w:pPr>
              <w:adjustRightInd w:val="0"/>
              <w:ind w:leftChars="300" w:left="630"/>
            </w:pPr>
            <w:r w:rsidRPr="00AC4422">
              <w:rPr>
                <w:rFonts w:asciiTheme="minorEastAsia" w:eastAsiaTheme="minorEastAsia" w:hAnsiTheme="minorEastAsia" w:hint="eastAsia"/>
              </w:rPr>
              <w:t>②</w:t>
            </w:r>
            <w:r w:rsidR="00D77039" w:rsidRPr="00AC4422">
              <w:rPr>
                <w:rFonts w:asciiTheme="minorEastAsia" w:eastAsiaTheme="minorEastAsia" w:hAnsiTheme="minorEastAsia"/>
              </w:rPr>
              <w:t xml:space="preserve">共撰写教材或著作 </w:t>
            </w:r>
            <w:r w:rsidR="00B316A8" w:rsidRPr="00AC4422">
              <w:rPr>
                <w:rFonts w:asciiTheme="minorEastAsia" w:eastAsiaTheme="minorEastAsia" w:hAnsiTheme="minorEastAsia" w:hint="eastAsia"/>
              </w:rPr>
              <w:t xml:space="preserve">4</w:t>
            </w:r>
            <w:r w:rsidR="00192AB1" w:rsidRPr="00AC4422">
              <w:rPr>
                <w:rFonts w:asciiTheme="minorEastAsia" w:eastAsiaTheme="minorEastAsia" w:hAnsiTheme="minorEastAsia" w:hint="eastAsia"/>
              </w:rPr>
              <w:t xml:space="preserve"> 部，合计</w:t>
            </w:r>
            <w:r w:rsidR="00D77039" w:rsidRPr="00AC4422">
              <w:rPr>
                <w:rFonts w:asciiTheme="minorEastAsia" w:eastAsiaTheme="minorEastAsia" w:hAnsiTheme="minorEastAsia"/>
              </w:rPr>
              <w:t xml:space="preserve"> </w:t>
            </w:r>
            <w:r w:rsidR="00B316A8" w:rsidRPr="00AC4422">
              <w:rPr>
                <w:rFonts w:asciiTheme="minorEastAsia" w:eastAsiaTheme="minorEastAsia" w:hAnsiTheme="minorEastAsia" w:hint="eastAsia"/>
              </w:rPr>
              <w:t xml:space="preserve">0</w:t>
            </w:r>
            <w:r w:rsidR="00D77039" w:rsidRPr="00AC4422">
              <w:rPr>
                <w:rFonts w:asciiTheme="minorEastAsia" w:eastAsiaTheme="minorEastAsia" w:hAnsiTheme="minorEastAsia"/>
              </w:rPr>
              <w:t xml:space="preserve"> 万字。（多版教材或著作只计算字数最多的一版）。</w:t>
            </w:r>
          </w:p>
        </w:tc>
      </w:tr>
    </w:tbl>
    <w:p w14:paraId="4748BA2C" w14:textId="77777777" w:rsidR="00BA44F8" w:rsidRPr="000620DA" w:rsidRDefault="00BA44F8" w:rsidP="00447D89"/>
    <w:p w14:paraId="4C1AF6C9" w14:textId="77777777" w:rsidR="002C2C6F" w:rsidRPr="000620DA" w:rsidRDefault="00536F28" w:rsidP="002C2C6F">
      <w:r w:rsidRPr="000620DA">
        <w:rPr>
          <w:rFonts w:eastAsia="黑体" w:hint="eastAsia"/>
          <w:bCs/>
          <w:sz w:val="24"/>
        </w:rPr>
        <w:t>四</w:t>
      </w:r>
      <w:r w:rsidR="00F16BB8" w:rsidRPr="000620DA">
        <w:rPr>
          <w:rFonts w:eastAsia="黑体"/>
          <w:bCs/>
          <w:sz w:val="24"/>
        </w:rPr>
        <w:t>、本</w:t>
      </w:r>
      <w:r w:rsidR="00DB29F9" w:rsidRPr="000620DA">
        <w:rPr>
          <w:rFonts w:eastAsia="黑体" w:hint="eastAsia"/>
          <w:bCs/>
          <w:sz w:val="24"/>
        </w:rPr>
        <w:t>聘期</w:t>
      </w:r>
      <w:r w:rsidR="00F16BB8" w:rsidRPr="000620DA">
        <w:rPr>
          <w:rFonts w:eastAsia="黑体"/>
          <w:bCs/>
          <w:spacing w:val="20"/>
          <w:sz w:val="24"/>
        </w:rPr>
        <w:t>主要科研项目情况（含教改项目）</w:t>
      </w:r>
    </w:p>
    <w:p w14:paraId="417A5DD4" w14:textId="77777777" w:rsidR="00472426" w:rsidRPr="000620DA" w:rsidRDefault="002C2C6F" w:rsidP="002C2C6F">
      <w:pPr>
        <w:rPr>
          <w:rFonts w:ascii="宋体" w:hAnsi="宋体"/>
          <w:szCs w:val="21"/>
        </w:rPr>
      </w:pPr>
      <w:r w:rsidRPr="000620DA">
        <w:rPr>
          <w:szCs w:val="21"/>
        </w:rPr>
        <w:t>（注：</w:t>
      </w:r>
      <w:r w:rsidR="00472426" w:rsidRPr="000620DA">
        <w:rPr>
          <w:rFonts w:ascii="宋体" w:hAnsi="宋体" w:hint="eastAsia"/>
          <w:szCs w:val="21"/>
        </w:rPr>
        <w:t>①</w:t>
      </w:r>
      <w:r w:rsidRPr="000620DA">
        <w:rPr>
          <w:szCs w:val="21"/>
        </w:rPr>
        <w:t>科研项目</w:t>
      </w:r>
      <w:r w:rsidR="005A649C" w:rsidRPr="000620DA">
        <w:rPr>
          <w:szCs w:val="21"/>
        </w:rPr>
        <w:t>的项目编号填写</w:t>
      </w:r>
      <w:r w:rsidRPr="000620DA">
        <w:rPr>
          <w:szCs w:val="21"/>
        </w:rPr>
        <w:t>MIS</w:t>
      </w:r>
      <w:r w:rsidRPr="000620DA">
        <w:rPr>
          <w:szCs w:val="21"/>
        </w:rPr>
        <w:t>系统中</w:t>
      </w:r>
      <w:r w:rsidR="000639A0" w:rsidRPr="000620DA">
        <w:rPr>
          <w:rFonts w:hint="eastAsia"/>
          <w:szCs w:val="21"/>
        </w:rPr>
        <w:t>的</w:t>
      </w:r>
      <w:r w:rsidRPr="000620DA">
        <w:rPr>
          <w:szCs w:val="21"/>
        </w:rPr>
        <w:t>项目编号，教改项目</w:t>
      </w:r>
      <w:r w:rsidR="005A649C" w:rsidRPr="000620DA">
        <w:rPr>
          <w:szCs w:val="21"/>
        </w:rPr>
        <w:t>的项目编号填写</w:t>
      </w:r>
      <w:r w:rsidR="00CF07FA" w:rsidRPr="000620DA">
        <w:rPr>
          <w:rFonts w:hint="eastAsia"/>
          <w:szCs w:val="21"/>
        </w:rPr>
        <w:t>“</w:t>
      </w:r>
      <w:r w:rsidR="005A649C" w:rsidRPr="000620DA">
        <w:rPr>
          <w:szCs w:val="21"/>
        </w:rPr>
        <w:t>教改项目</w:t>
      </w:r>
      <w:r w:rsidR="00CF07FA" w:rsidRPr="000620DA">
        <w:rPr>
          <w:rFonts w:hint="eastAsia"/>
          <w:szCs w:val="21"/>
        </w:rPr>
        <w:t>”</w:t>
      </w:r>
      <w:r w:rsidR="00693C00" w:rsidRPr="000620DA">
        <w:rPr>
          <w:rFonts w:ascii="宋体" w:hAnsi="宋体" w:hint="eastAsia"/>
          <w:szCs w:val="21"/>
        </w:rPr>
        <w:t>；</w:t>
      </w:r>
    </w:p>
    <w:p w14:paraId="0E6E5B92" w14:textId="77777777" w:rsidR="002C2C6F" w:rsidRPr="000620DA" w:rsidRDefault="00472426" w:rsidP="00472426">
      <w:pPr>
        <w:ind w:firstLineChars="300" w:firstLine="630"/>
      </w:pPr>
      <w:r w:rsidRPr="000620DA">
        <w:rPr>
          <w:rFonts w:ascii="宋体" w:hAnsi="宋体" w:hint="eastAsia"/>
          <w:szCs w:val="21"/>
        </w:rPr>
        <w:t>②</w:t>
      </w:r>
      <w:r w:rsidRPr="000620DA">
        <w:rPr>
          <w:rFonts w:hint="eastAsia"/>
          <w:szCs w:val="21"/>
        </w:rPr>
        <w:t>分担经费指本人本</w:t>
      </w:r>
      <w:r w:rsidR="00714DE8" w:rsidRPr="000620DA">
        <w:rPr>
          <w:rFonts w:hint="eastAsia"/>
          <w:szCs w:val="21"/>
        </w:rPr>
        <w:t>聘期</w:t>
      </w:r>
      <w:r w:rsidR="00802320" w:rsidRPr="000620DA">
        <w:rPr>
          <w:rFonts w:hint="eastAsia"/>
          <w:szCs w:val="21"/>
        </w:rPr>
        <w:t>项目</w:t>
      </w:r>
      <w:r w:rsidRPr="000620DA">
        <w:rPr>
          <w:rFonts w:hint="eastAsia"/>
          <w:szCs w:val="21"/>
        </w:rPr>
        <w:t>分担经费。</w:t>
      </w:r>
      <w:r w:rsidRPr="000620DA">
        <w:rPr>
          <w:szCs w:val="21"/>
        </w:rPr>
        <w:t>）</w:t>
      </w:r>
    </w:p>
    <w:tbl>
      <w:tblPr>
        <w:tblW w:w="998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1"/>
        <w:gridCol w:w="992"/>
        <w:gridCol w:w="992"/>
        <w:gridCol w:w="993"/>
        <w:gridCol w:w="992"/>
        <w:gridCol w:w="992"/>
        <w:gridCol w:w="992"/>
        <w:gridCol w:w="993"/>
        <w:gridCol w:w="850"/>
        <w:gridCol w:w="851"/>
        <w:gridCol w:w="739"/>
      </w:tblGrid>
      <w:tr w:rsidR="005C0795" w:rsidRPr="000620DA" w14:paraId="3A54D7BA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BBA371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rFonts w:hint="eastAsia"/>
                <w:b/>
              </w:rPr>
              <w:t>序号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9F0C1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项目编号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015F9A0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项目来源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6163CFB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项目名称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E2E1219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项目</w:t>
            </w:r>
          </w:p>
          <w:p w14:paraId="6879034D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开始时间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5807FFC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项目</w:t>
            </w:r>
          </w:p>
          <w:p w14:paraId="2DBAA650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完成时间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8B14A4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项目</w:t>
            </w:r>
          </w:p>
          <w:p w14:paraId="2EA3BFA8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负责人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AFC4F0B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本人排序</w:t>
            </w:r>
            <w:r w:rsidRPr="000620DA">
              <w:rPr>
                <w:b/>
              </w:rPr>
              <w:t>/</w:t>
            </w:r>
            <w:r w:rsidRPr="000620DA">
              <w:rPr>
                <w:b/>
              </w:rPr>
              <w:t>总人数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C714FFC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总经费</w:t>
            </w:r>
          </w:p>
          <w:p w14:paraId="42163B1B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rFonts w:hint="eastAsia"/>
                <w:b/>
              </w:rPr>
              <w:t>(</w:t>
            </w:r>
            <w:r w:rsidRPr="000620DA">
              <w:rPr>
                <w:rFonts w:hint="eastAsia"/>
                <w:b/>
              </w:rPr>
              <w:t>万元</w:t>
            </w:r>
            <w:r w:rsidRPr="000620DA">
              <w:rPr>
                <w:rFonts w:hint="eastAsia"/>
                <w:b/>
              </w:rPr>
              <w:t>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9E65C5D" w14:textId="77777777" w:rsidR="005C0795" w:rsidRPr="000620DA" w:rsidRDefault="005C0795" w:rsidP="00A03942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rFonts w:hint="eastAsia"/>
                <w:b/>
              </w:rPr>
              <w:t>分担经费</w:t>
            </w:r>
            <w:r w:rsidRPr="000620DA">
              <w:rPr>
                <w:rFonts w:hint="eastAsia"/>
                <w:b/>
                <w:sz w:val="18"/>
                <w:szCs w:val="18"/>
              </w:rPr>
              <w:t>(</w:t>
            </w:r>
            <w:r w:rsidRPr="000620DA">
              <w:rPr>
                <w:rFonts w:hint="eastAsia"/>
                <w:b/>
                <w:sz w:val="18"/>
                <w:szCs w:val="18"/>
              </w:rPr>
              <w:t>万元</w:t>
            </w:r>
            <w:r w:rsidRPr="000620DA">
              <w:rPr>
                <w:rFonts w:hint="eastAsia"/>
                <w:b/>
                <w:sz w:val="18"/>
                <w:szCs w:val="18"/>
              </w:rPr>
              <w:t>)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57248A8" w14:textId="77777777" w:rsidR="005C0795" w:rsidRPr="000620DA" w:rsidRDefault="005C0795" w:rsidP="00637294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项目</w:t>
            </w:r>
          </w:p>
          <w:p w14:paraId="4C5A2BF3" w14:textId="77777777" w:rsidR="005C0795" w:rsidRPr="000620DA" w:rsidRDefault="005C0795" w:rsidP="005C0795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状态</w:t>
            </w:r>
            <w:r w:rsidRPr="00B316A8">
              <w:rPr>
                <w:b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T21L00030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武汉北湖25m钢轨六支点转向架检测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2020-12-04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2024-12-31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黄艳春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5.0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结题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T21L00120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6.5米-12.95米混装装载加固方案编制项目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2021-01-20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2022-01-19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黄艳春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20.6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4.6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结题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T21GY00010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红果园(横)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某危险货物新产品铁路运输装运方案研究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2021-02-10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2022-02-09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韩延慧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3/7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36.0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7.0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结题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T21GY00020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红果园(横)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XXX铁路运输装载加固方案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2020-03-01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2023-12-31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韩延慧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4/6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23.0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4.5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结题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T21L00290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维亿下装下卸集装箱液袋铁路冲击试验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2021-03-08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2022-03-07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韩梅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4/12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9.0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1.5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结题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T21D00041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铁路总公司（原铁道部）（不再新立项）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“一带一路”国际物流条件下集装箱液体集装袋技术和运用研究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2020-12-08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2023-12-31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韩延慧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5/9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10.0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2.0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结题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T21GY1600010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红果园国家级“后勤科研”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XXX铁路运载平车关键技术研究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2020-01-01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2024-06-30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陈超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4/6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235.0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35.0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结题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T21L00850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C100A（C100AH）型敞车卷钢专用鞍座检测2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2021-07-19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2022-07-18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黄艳春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12.0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2.0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T21GY00040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红果园(横)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某Ⅱ型产品铁路运输安全技术服务合同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2021-09-07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2022-09-06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韩延慧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4/6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5.0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结题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T21GY00050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红果园(横)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某Ⅰ型产品铁路运输安全技术服务合同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2021-09-07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2022-09-06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韩延慧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4/6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5.0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结题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T21L01100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铁路货物装载加固材料检测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2021-10-22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2022-01-31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韩梅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5/10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15.3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3.0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结题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T21L01110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2021年朗夫上装下卸集装箱液袋铁路冲击试验测试-1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2021-10-21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2022-10-20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陈超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5/10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8.0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1.5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结题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T21L01120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2021年朗夫上装下卸集装箱液袋铁路冲击试验测试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2021-10-11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2022-10-10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陈超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4/10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8.5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1.5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结题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T21DJ00040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国家铁路局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《铁路货物运输规程》修订调研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2021-11-12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2024-12-31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韩梅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4/18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25.0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5.0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T21D00140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铁路总公司（原铁道部）（不再新立项）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70t平车超长货物装载技术条件仿真研究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2021-11-30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2023-12-31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陈超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8/20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50.0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10.0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结题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T21GY00060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红果园(横)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某型号DD产品铁路运输装载加固方案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2021-11-20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2023-12-31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韩延慧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4/6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23.0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4.0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T22L00080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青岛亿邦特集装箱液袋铁路冲击试验测试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2022-01-05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2022-10-05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陈超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4/10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9.0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1.5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结题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T22GY1600010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红果园国家级“后勤科研”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某装卸和加固关键技术研究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2021-01-01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2024-12-31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陈超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4/6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580.0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116.0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T22L00770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2022年C100A（C100AH）型敞车卷钢专用鞍座检测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2022-07-14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2023-07-06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黄艳春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12.0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4.0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T22L01320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2022年普通货物转向架检测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2022-11-14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2023-09-01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黄艳春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4.95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1.0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结题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T23L00050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隧道套衬施工设备装载加固方案研究和超限检算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2023-01-03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2023-03-31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米希伟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4/6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34.0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6.5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结题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T23L00210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2022中翔24000L下装下卸液袋铁路冲击试验测试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2022-12-09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2023-12-08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韩梅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5/5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8.0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1.5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T23GY00010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红果园(横)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XX052危险货物铁路运输方案研究预审和评审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2023-01-18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2023-12-31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米希伟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5/6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60.0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12.0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结题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T23L00630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2023年通化成远ST-JI型座架检测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2023-04-26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2024-04-25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黄艳春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1/15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4.9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1.0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T23L00640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2023年鞍山新重ST-JI、SG-AJI型座架检测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2023-04-26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2024-04-25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黄艳春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1/15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3.5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0.7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T23L00650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2023年SG-FH型座架检测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2023-04-26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2024-04-25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黄艳春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1/15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6.0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1.2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T23L00700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70t通用敞车车端使用草支垫与木制挡板对比试验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2023-04-26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2024-04-25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黄艳春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13.0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3.0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T23L00810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2023年起重机梁转向架检测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2023-06-01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2024-05-31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黄艳春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3.5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0.7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结题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T23L00820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2023RISHI液袋铁路冲击试验测试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2023-06-08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2023-12-31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韩梅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4/7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8.0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1.5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T23L01080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2023年C100A（C100AH）型敞车卷钢专用鞍座检测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2023-07-25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2024-07-24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黄艳春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12.0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4.0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T23L01090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2023年ST-JI、ST-JII型座架检测及冲击试验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2023-07-25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2024-07-24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黄艳春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18.0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6.0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T23L01130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2023年顶顺ST-JI型座架检测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2023-07-30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2024-07-29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黄艳春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3.2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1.2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T24L00010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顺德机电SD-A型卷钢座架强度检测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2023-12-25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2024-12-24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黄艳春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26.0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6.0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T24GY1200020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红果园-国家重点研发计划-任务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XX铁路XX装卸装备配置技术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2023-07-01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2026-06-30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米希伟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10/10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30.0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6.0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T24F00020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国际合作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Tandhan液袋铁路冲击试验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2023-12-10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2024-05-10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陈超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4/5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8.324286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1.5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T24L00400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2024同森液袋铁路冲击试验测试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2024-03-12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2024-12-31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陈超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4/5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8.0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1.5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T24L00410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2024正嘉杰液袋铁路冲击试验测试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2024-03-12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2024-12-31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陈超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3/10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8.0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1.5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T24L00420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基于改造D22A的某型产品铁路运输装载加固方案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2023-10-13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2024-10-12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韩延慧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4/6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15.0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3.0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T24GY00010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红果园(横)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关于某产品铁路运输装运方案研究报告技术服务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2024-01-25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2024-06-30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韩延慧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5/5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26.0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5.0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T24L00590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2024年SG-FH、SB-FH型座架检测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2024-05-15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2025-05-14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黄艳春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15.0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3.0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T24L00630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SC-SD型座架检测及冲击试验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2024-05-15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2025-05-14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黄艳春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18.0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2.0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T24B05300180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国家重点研发计划-任务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川藏铁路典型货物装运安全风险管理技术研究；川藏铁路货物装载加固技术研究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2023-12-31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2026-11-30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韩延慧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4/8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50.0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4.0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T24L00920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SX-SD型、SC-SD改进型座架检测及冲击试验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2024-07-10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2025-07-09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韩延慧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2/5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15.0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2.0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T24L00930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TRIALLIANC 24000L下装下卸液袋铁路冲击试验测试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2024-06-25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2025-06-24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陈超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5/5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8.0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1.5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T24L00940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2024年C100A（C100AH）型敞车卷钢专用鞍座检测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2024-05-30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2025-05-29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黄艳春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12.0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3.0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T24I100020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其他部市（科技处）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集装箱铁水联运装载、安全检查技术规范及危险货物品名划分标准研究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2024-07-16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2025-06-30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韩梅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4/41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25.0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3.0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T24GY00080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红果园(横)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新型中远距产品铁路装运方案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2023-12-27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2024-12-31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米希伟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5/5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29.4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6.0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T24GY00090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红果园(横)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某产品铁路装运方案研究技术服务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2024-07-22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2024-10-31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韩延慧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4/5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20.8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2.0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T24L01380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2024年鞍山新重两种型号卷钢座架检测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2024-05-15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2025-05-14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黄艳春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6.7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2.7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T24GY00100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红果园(横)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2004产品铁路运输安全技术服务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2024-08-16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2025-08-15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陈超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5/5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33.0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3.5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T24DJ100020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国家铁路局课题计划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铁路货物运输规程重点问题研究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2024-10-28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2025-06-30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韩梅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4/20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10.0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1.0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T24DJ200020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国家铁路局其他科技项目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铁组《货物装载加固技术条件》提案论证研究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2024-10-23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2025-06-30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陈超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3/18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15.0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2.0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T24L01510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2024年PPC 24000L下装下卸液袋铁路冲击试验测试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2024-10-21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2025-10-13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陈超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3/5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8.0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1.5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T24L01520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2024合意液袋铁路冲击试验测试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2024-10-21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2025-10-19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米希伟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4/4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8.0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1.5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T24L01710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2024年ST-JI、ST-JII型座架检测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2024-11-25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2025-06-30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黄艳春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18.0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2.0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T24GYH00030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红果园(横)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某型号危险货物铁路加固运输方案研究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2024-12-16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2025-06-30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米希伟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5/5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63.0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6.5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08843EBF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3682838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BE3DA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77C1179B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5B3876D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F2CA7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0C428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202ED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73A7B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B483E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F37E8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14E0A0C4" w14:textId="77777777" w:rsidR="005C0795" w:rsidRPr="000620DA" w:rsidRDefault="005C0795" w:rsidP="000548E9">
            <w:pPr>
              <w:adjustRightInd w:val="0"/>
              <w:jc w:val="center"/>
            </w:pPr>
          </w:p>
        </w:tc>
      </w:tr>
      <w:tr w:rsidR="00472426" w:rsidRPr="000620DA" w14:paraId="2F2565E4" w14:textId="77777777">
        <w:trPr>
          <w:trHeight w:val="452"/>
          <w:jc w:val="center"/>
        </w:trPr>
        <w:tc>
          <w:tcPr>
            <w:tcW w:w="9987" w:type="dxa"/>
            <w:gridSpan w:val="11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467DA0F" w14:textId="77777777" w:rsidR="00472426" w:rsidRPr="000620DA" w:rsidRDefault="00472426" w:rsidP="00B316A8">
            <w:pPr>
              <w:adjustRightInd w:val="0"/>
            </w:pPr>
            <w:bookmarkStart w:id="8" w:name="studyProjectJoinStatistic"/>
            <w:bookmarkEnd w:id="8"/>
            <w:r w:rsidRPr="000620DA">
              <w:t>备注：</w:t>
            </w:r>
            <w:r w:rsidR="00B316A8" w:rsidRPr="00B316A8">
              <w:t xml:space="preserve"/>
            </w:r>
          </w:p>
        </w:tc>
      </w:tr>
      <w:tr w:rsidR="00472426" w:rsidRPr="000620DA" w14:paraId="7D8ABC06" w14:textId="77777777">
        <w:trPr>
          <w:trHeight w:val="375"/>
          <w:jc w:val="center"/>
        </w:trPr>
        <w:tc>
          <w:tcPr>
            <w:tcW w:w="9987" w:type="dxa"/>
            <w:gridSpan w:val="11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8C299A5" w14:textId="77777777" w:rsidR="00472426" w:rsidRPr="00AC4422" w:rsidRDefault="00472426" w:rsidP="00BA44F8">
            <w:pPr>
              <w:adjustRightInd w:val="0"/>
            </w:pPr>
            <w:r w:rsidRPr="00AC4422">
              <w:t>小计：</w:t>
            </w:r>
            <w:r w:rsidRPr="00AC4422">
              <w:t>①</w:t>
            </w:r>
            <w:r w:rsidRPr="00AC4422">
              <w:t>共主持科研项目</w:t>
            </w:r>
            <w:r w:rsidRPr="00AC4422">
              <w:t xml:space="preserve"> </w:t>
            </w:r>
            <w:r w:rsidR="00B316A8" w:rsidRPr="00AC4422">
              <w:rPr>
                <w:rFonts w:hint="eastAsia"/>
              </w:rPr>
              <w:t xml:space="preserve">18</w:t>
            </w:r>
            <w:r w:rsidRPr="00AC4422">
              <w:t xml:space="preserve"> </w:t>
            </w:r>
            <w:r w:rsidRPr="00AC4422">
              <w:t>项，其中纵向项目</w:t>
            </w:r>
            <w:r w:rsidRPr="00AC4422">
              <w:t xml:space="preserve"> </w:t>
            </w:r>
            <w:r w:rsidR="00B316A8" w:rsidRPr="00AC4422">
              <w:rPr>
                <w:rFonts w:hint="eastAsia"/>
              </w:rPr>
              <w:t xml:space="preserve">0</w:t>
            </w:r>
            <w:r w:rsidRPr="00AC4422">
              <w:t xml:space="preserve"> </w:t>
            </w:r>
            <w:r w:rsidRPr="00AC4422">
              <w:t>项</w:t>
            </w:r>
            <w:r w:rsidRPr="00AC4422">
              <w:rPr>
                <w:rFonts w:hint="eastAsia"/>
              </w:rPr>
              <w:t>；参加</w:t>
            </w:r>
            <w:r w:rsidRPr="00AC4422">
              <w:t>科研项目</w:t>
            </w:r>
            <w:r w:rsidRPr="00AC4422">
              <w:t xml:space="preserve"> </w:t>
            </w:r>
            <w:r w:rsidR="00B316A8" w:rsidRPr="00AC4422">
              <w:rPr>
                <w:rFonts w:hint="eastAsia"/>
              </w:rPr>
              <w:t xml:space="preserve">38</w:t>
            </w:r>
            <w:r w:rsidRPr="00AC4422">
              <w:t xml:space="preserve"> </w:t>
            </w:r>
            <w:r w:rsidRPr="00AC4422">
              <w:t>项，其中纵向项目</w:t>
            </w:r>
            <w:r w:rsidRPr="00AC4422">
              <w:t xml:space="preserve"> </w:t>
            </w:r>
            <w:r w:rsidR="00B316A8" w:rsidRPr="00AC4422">
              <w:rPr>
                <w:rFonts w:hint="eastAsia"/>
              </w:rPr>
              <w:t xml:space="preserve">8</w:t>
            </w:r>
            <w:r w:rsidRPr="00AC4422">
              <w:t xml:space="preserve"> </w:t>
            </w:r>
            <w:r w:rsidRPr="00AC4422">
              <w:t>项。</w:t>
            </w:r>
          </w:p>
          <w:p w14:paraId="6C8D2329" w14:textId="77777777" w:rsidR="00472426" w:rsidRPr="000620DA" w:rsidRDefault="00472426" w:rsidP="00B316A8">
            <w:pPr>
              <w:adjustRightInd w:val="0"/>
              <w:ind w:firstLineChars="300" w:firstLine="630"/>
            </w:pPr>
            <w:r w:rsidRPr="00AC4422">
              <w:rPr>
                <w:rFonts w:hint="eastAsia"/>
              </w:rPr>
              <w:t>②</w:t>
            </w:r>
            <w:r w:rsidRPr="00AC4422">
              <w:t>共主持教改项目</w:t>
            </w:r>
            <w:r w:rsidRPr="00AC4422">
              <w:t xml:space="preserve"> </w:t>
            </w:r>
            <w:r w:rsidR="00B316A8" w:rsidRPr="00AC4422">
              <w:rPr>
                <w:rFonts w:hint="eastAsia"/>
              </w:rPr>
              <w:t xml:space="preserve">0</w:t>
            </w:r>
            <w:r w:rsidRPr="00AC4422">
              <w:t xml:space="preserve"> </w:t>
            </w:r>
            <w:r w:rsidRPr="00AC4422">
              <w:t>项，参加教改项目</w:t>
            </w:r>
            <w:r w:rsidRPr="00AC4422">
              <w:t xml:space="preserve"> </w:t>
            </w:r>
            <w:r w:rsidR="00B316A8" w:rsidRPr="00AC4422">
              <w:rPr>
                <w:rFonts w:hint="eastAsia"/>
              </w:rPr>
              <w:t xml:space="preserve">0</w:t>
            </w:r>
            <w:r w:rsidRPr="00AC4422">
              <w:t xml:space="preserve"> </w:t>
            </w:r>
            <w:r w:rsidRPr="00AC4422">
              <w:t>项。</w:t>
            </w:r>
          </w:p>
        </w:tc>
      </w:tr>
    </w:tbl>
    <w:p w14:paraId="4E5C342E" w14:textId="77777777" w:rsidR="00CD0391" w:rsidRPr="000620DA" w:rsidRDefault="00CD0391"/>
    <w:p w14:paraId="424AA83F" w14:textId="77777777" w:rsidR="00CD0391" w:rsidRPr="000620DA" w:rsidRDefault="00536F28">
      <w:r w:rsidRPr="000620DA">
        <w:rPr>
          <w:rFonts w:eastAsia="黑体" w:hint="eastAsia"/>
          <w:sz w:val="24"/>
        </w:rPr>
        <w:t>五</w:t>
      </w:r>
      <w:r w:rsidR="00CD0391" w:rsidRPr="000620DA">
        <w:rPr>
          <w:rFonts w:eastAsia="黑体"/>
          <w:sz w:val="24"/>
        </w:rPr>
        <w:t>、本</w:t>
      </w:r>
      <w:r w:rsidR="00DB29F9" w:rsidRPr="000620DA">
        <w:rPr>
          <w:rFonts w:eastAsia="黑体" w:hint="eastAsia"/>
          <w:bCs/>
          <w:sz w:val="24"/>
        </w:rPr>
        <w:t>聘期</w:t>
      </w:r>
      <w:r w:rsidR="00CD0391" w:rsidRPr="000620DA">
        <w:rPr>
          <w:rFonts w:eastAsia="黑体"/>
          <w:sz w:val="24"/>
        </w:rPr>
        <w:t>获得奖励</w:t>
      </w:r>
      <w:r w:rsidR="00107D73" w:rsidRPr="000620DA">
        <w:rPr>
          <w:rFonts w:eastAsia="黑体"/>
          <w:sz w:val="24"/>
        </w:rPr>
        <w:t>/</w:t>
      </w:r>
      <w:r w:rsidR="00CD0391" w:rsidRPr="000620DA">
        <w:rPr>
          <w:rFonts w:eastAsia="黑体"/>
          <w:sz w:val="24"/>
        </w:rPr>
        <w:t>荣誉称号</w:t>
      </w:r>
      <w:r w:rsidR="00107D73" w:rsidRPr="000620DA">
        <w:rPr>
          <w:rFonts w:eastAsia="黑体"/>
          <w:sz w:val="24"/>
        </w:rPr>
        <w:t>/</w:t>
      </w:r>
      <w:r w:rsidR="00107D73" w:rsidRPr="000620DA">
        <w:rPr>
          <w:rFonts w:eastAsia="黑体"/>
          <w:sz w:val="24"/>
        </w:rPr>
        <w:t>其他学术成果</w:t>
      </w:r>
    </w:p>
    <w:tbl>
      <w:tblPr>
        <w:tblW w:w="94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0"/>
        <w:gridCol w:w="2878"/>
        <w:gridCol w:w="3060"/>
        <w:gridCol w:w="1440"/>
        <w:gridCol w:w="1671"/>
      </w:tblGrid>
      <w:tr w:rsidR="00CC65D0" w:rsidRPr="000620DA" w14:paraId="22998F42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5254311" w14:textId="77777777" w:rsidR="00CC65D0" w:rsidRPr="000620DA" w:rsidRDefault="00CC65D0" w:rsidP="005E2C55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int="eastAsia"/>
                <w:b/>
              </w:rPr>
              <w:t>序号</w:t>
            </w:r>
          </w:p>
        </w:tc>
        <w:tc>
          <w:tcPr>
            <w:tcW w:w="28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18AB646" w14:textId="77777777" w:rsidR="00CC65D0" w:rsidRPr="000620DA" w:rsidRDefault="00CC65D0" w:rsidP="00CC65D0">
            <w:pPr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奖励名称</w:t>
            </w:r>
            <w:r w:rsidRPr="000620DA">
              <w:rPr>
                <w:b/>
              </w:rPr>
              <w:t>/</w:t>
            </w:r>
            <w:r w:rsidRPr="000620DA">
              <w:rPr>
                <w:b/>
              </w:rPr>
              <w:t>荣誉称号</w:t>
            </w:r>
            <w:r w:rsidRPr="000620DA">
              <w:rPr>
                <w:b/>
              </w:rPr>
              <w:t>/</w:t>
            </w:r>
            <w:r w:rsidRPr="000620DA">
              <w:rPr>
                <w:b/>
              </w:rPr>
              <w:t>成果名称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17F5FC5" w14:textId="77777777" w:rsidR="00CC65D0" w:rsidRPr="000620DA" w:rsidRDefault="00CC65D0" w:rsidP="00CC65D0">
            <w:pPr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获奖项目名称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E89AEDC" w14:textId="77777777" w:rsidR="00CC65D0" w:rsidRPr="000620DA" w:rsidRDefault="00CC65D0" w:rsidP="00CC65D0">
            <w:pPr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获奖时间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305DA6E" w14:textId="77777777" w:rsidR="00CC65D0" w:rsidRPr="000620DA" w:rsidRDefault="00CC65D0" w:rsidP="00107D73">
            <w:pPr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本人排序</w:t>
            </w:r>
            <w:r w:rsidRPr="000620DA">
              <w:rPr>
                <w:b/>
              </w:rPr>
              <w:t>/</w:t>
            </w:r>
            <w:r w:rsidRPr="000620DA">
              <w:rPr>
                <w:b/>
              </w:rPr>
              <w:t>总人数</w:t>
            </w:r>
            <w:r w:rsidR="00B316A8" w:rsidRPr="00B316A8">
              <w:rPr>
                <w:b/>
              </w:rPr>
              <w:t xml:space="preserve"/>
            </w:r>
          </w:p>
        </w:tc>
      </w:tr>
      <w:tr w:rsidR="00CC65D0" w:rsidRPr="000620DA" w14:paraId="523F3EEF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A7C8E9A" w14:textId="77777777" w:rsidR="00CC65D0" w:rsidRPr="000620DA" w:rsidRDefault="00CC65D0" w:rsidP="00F654AA">
            <w:pPr>
              <w:adjustRightInd w:val="0"/>
              <w:jc w:val="center"/>
            </w:pPr>
          </w:p>
        </w:tc>
        <w:tc>
          <w:tcPr>
            <w:tcW w:w="28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7778848" w14:textId="77777777" w:rsidR="00CC65D0" w:rsidRPr="000620DA" w:rsidRDefault="00CC65D0" w:rsidP="00F654AA">
            <w:pPr>
              <w:adjustRightInd w:val="0"/>
              <w:jc w:val="center"/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FB3FFEE" w14:textId="77777777" w:rsidR="00CC65D0" w:rsidRPr="000620DA" w:rsidRDefault="00CC65D0" w:rsidP="00F654AA">
            <w:pPr>
              <w:adjustRightInd w:val="0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76E3C21" w14:textId="77777777" w:rsidR="00CC65D0" w:rsidRPr="000620DA" w:rsidRDefault="00CC65D0" w:rsidP="00F654AA">
            <w:pPr>
              <w:adjustRightInd w:val="0"/>
              <w:jc w:val="center"/>
            </w:pPr>
          </w:p>
        </w:tc>
        <w:tc>
          <w:tcPr>
            <w:tcW w:w="16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B05A2B1" w14:textId="77777777" w:rsidR="00CC65D0" w:rsidRPr="000620DA" w:rsidRDefault="00CC65D0" w:rsidP="00F654AA">
            <w:pPr>
              <w:adjustRightInd w:val="0"/>
              <w:jc w:val="center"/>
            </w:pPr>
          </w:p>
        </w:tc>
      </w:tr>
      <w:tr w:rsidR="00CD0391" w:rsidRPr="000620DA" w14:paraId="3DDF2003" w14:textId="77777777">
        <w:trPr>
          <w:trHeight w:val="510"/>
          <w:jc w:val="center"/>
        </w:trPr>
        <w:tc>
          <w:tcPr>
            <w:tcW w:w="946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5E408C" w14:textId="77777777" w:rsidR="00CD0391" w:rsidRPr="000620DA" w:rsidRDefault="00CD0391" w:rsidP="00B316A8">
            <w:pPr>
              <w:adjustRightInd w:val="0"/>
            </w:pPr>
            <w:bookmarkStart w:id="10" w:name="studyHonourStatistic"/>
            <w:bookmarkEnd w:id="10"/>
            <w:r w:rsidRPr="000620DA">
              <w:t>备注：</w:t>
            </w:r>
            <w:r w:rsidR="00B316A8" w:rsidRPr="00B316A8">
              <w:t xml:space="preserve"/>
            </w:r>
          </w:p>
        </w:tc>
      </w:tr>
    </w:tbl>
    <w:p w14:paraId="33DBF52C" w14:textId="77777777" w:rsidR="00107D73" w:rsidRPr="000620DA" w:rsidRDefault="00107D73" w:rsidP="00447D89">
      <w:pPr>
        <w:rPr>
          <w:rFonts w:eastAsia="黑体"/>
          <w:sz w:val="24"/>
        </w:rPr>
      </w:pPr>
    </w:p>
    <w:p w14:paraId="185969E9" w14:textId="77777777" w:rsidR="00DF0254" w:rsidRPr="000620DA" w:rsidRDefault="00536F28" w:rsidP="00447D89">
      <w:r w:rsidRPr="000620DA">
        <w:rPr>
          <w:rFonts w:eastAsia="黑体" w:hint="eastAsia"/>
          <w:bCs/>
          <w:sz w:val="24"/>
        </w:rPr>
        <w:t>六</w:t>
      </w:r>
      <w:r w:rsidR="00E64D11" w:rsidRPr="000620DA">
        <w:rPr>
          <w:rFonts w:eastAsia="黑体"/>
          <w:bCs/>
          <w:sz w:val="24"/>
        </w:rPr>
        <w:t>、</w:t>
      </w:r>
      <w:r w:rsidR="00E64D11" w:rsidRPr="000620DA">
        <w:rPr>
          <w:rFonts w:eastAsia="黑体"/>
          <w:sz w:val="24"/>
        </w:rPr>
        <w:t>本</w:t>
      </w:r>
      <w:r w:rsidR="00DB29F9" w:rsidRPr="000620DA">
        <w:rPr>
          <w:rFonts w:eastAsia="黑体" w:hint="eastAsia"/>
          <w:bCs/>
          <w:sz w:val="24"/>
        </w:rPr>
        <w:t>聘期</w:t>
      </w:r>
      <w:r w:rsidR="004B45C2" w:rsidRPr="000620DA">
        <w:rPr>
          <w:rFonts w:eastAsia="黑体" w:hint="eastAsia"/>
          <w:bCs/>
          <w:sz w:val="24"/>
        </w:rPr>
        <w:t>完成的</w:t>
      </w:r>
      <w:r w:rsidR="00E64D11" w:rsidRPr="000620DA">
        <w:rPr>
          <w:rFonts w:eastAsia="黑体"/>
          <w:bCs/>
          <w:sz w:val="24"/>
        </w:rPr>
        <w:t>其它工作业绩</w:t>
      </w:r>
      <w:r w:rsidR="00111EDF" w:rsidRPr="000620DA">
        <w:rPr>
          <w:rFonts w:hint="eastAsia"/>
        </w:rPr>
        <w:t>（包括学科</w:t>
      </w:r>
      <w:r w:rsidR="00111EDF" w:rsidRPr="000620DA">
        <w:rPr>
          <w:rFonts w:hint="eastAsia"/>
        </w:rPr>
        <w:t>/</w:t>
      </w:r>
      <w:r w:rsidR="00111EDF" w:rsidRPr="000620DA">
        <w:rPr>
          <w:rFonts w:hint="eastAsia"/>
        </w:rPr>
        <w:t>实验室建设</w:t>
      </w:r>
      <w:r w:rsidR="006A4613" w:rsidRPr="000620DA">
        <w:rPr>
          <w:rFonts w:hint="eastAsia"/>
        </w:rPr>
        <w:t>、</w:t>
      </w:r>
      <w:r w:rsidR="00111EDF" w:rsidRPr="000620DA">
        <w:rPr>
          <w:rFonts w:hint="eastAsia"/>
        </w:rPr>
        <w:t>队伍建设</w:t>
      </w:r>
      <w:r w:rsidR="006A4613" w:rsidRPr="000620DA">
        <w:rPr>
          <w:rFonts w:hint="eastAsia"/>
        </w:rPr>
        <w:t>、</w:t>
      </w:r>
      <w:r w:rsidR="00111EDF" w:rsidRPr="000620DA">
        <w:rPr>
          <w:rFonts w:hint="eastAsia"/>
        </w:rPr>
        <w:t>国际合作</w:t>
      </w:r>
      <w:r w:rsidR="006A4613" w:rsidRPr="000620DA">
        <w:rPr>
          <w:rFonts w:hint="eastAsia"/>
        </w:rPr>
        <w:t>、</w:t>
      </w:r>
      <w:r w:rsidR="00111EDF" w:rsidRPr="000620DA">
        <w:rPr>
          <w:rFonts w:hint="eastAsia"/>
        </w:rPr>
        <w:t>公共服务及其他）</w:t>
      </w:r>
    </w:p>
    <w:tbl>
      <w:tblPr>
        <w:tblW w:w="94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69"/>
      </w:tblGrid>
      <w:tr w:rsidR="005978BE" w:rsidRPr="00B316A8" w14:paraId="0587428F" w14:textId="77777777" w:rsidTr="0004695C">
        <w:trPr>
          <w:trHeight w:val="2602"/>
          <w:jc w:val="center"/>
        </w:trPr>
        <w:tc>
          <w:tcPr>
            <w:tcW w:w="9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0C9B7" w14:textId="77777777" w:rsidR="00545D6E" w:rsidRPr="00B316A8" w:rsidRDefault="00B316A8" w:rsidP="00B316A8">
            <w:pPr>
              <w:tabs>
                <w:tab w:val="left" w:pos="4080"/>
              </w:tabs>
            </w:pPr>
            <w:r>
              <w:t xml:space="preserve">
                （1）融入所在科研、教学团队，在团队中发挥骨干作用，参加团队实验室建设工作。
                <w:br/>
                （2）出国交流2次：2023年10月23~28日、2024年8月11~16日在波兰华沙参加了铁组运输法专门委员会“编制货物装载和加固技术条件”专家会议。
                <w:br/>
                （3）参加国铁集团及郑州、呼和局集团有限公司组织的“铁路货物装载加固技术”专题培训工作。
                <w:br/>
                （4）参编的《铁路货物装载加固智能分析系统V1.0》、《基于嵌入式的铁路货物装载加固安全状态监测系统》等二项已获得软件著作权；《铁路带活动部件货物装载检测系统》已受理。
                <w:br/>
                （5）参编的《一种铁路敞车用钢座架卡挡》、《一种用于加固铁路运输轮式货物的轮挡装置》、《一种角度和位置纵向可调的铁路运输履带式货物固定装置》、《一种用于铁路履带式货物运输的液压自适应加固装置》、《一种基于轮式货物运输的多用途铁路平车车体》等五项已获得发明或实用新型专利；《一种基于计算机实验和替代模型的超长货物运输安全保障方法》、《一种车货协同的铁路运输履带货物的轮挡装置》、《一种基于货流数据的铁路货物运输网络脆弱性评估方法》等三项专利已受理。
              </w:t>
            </w:r>
          </w:p>
        </w:tc>
      </w:tr>
    </w:tbl>
    <w:p w14:paraId="31110998" w14:textId="77777777" w:rsidR="007F5B28" w:rsidRDefault="007F5B28" w:rsidP="00536F28">
      <w:pPr>
        <w:rPr>
          <w:b/>
        </w:rPr>
      </w:pPr>
    </w:p>
    <w:p w14:paraId="75A9D50C" w14:textId="77777777" w:rsidR="0004695C" w:rsidRPr="0004695C" w:rsidRDefault="0004695C" w:rsidP="0004695C">
      <w:r w:rsidRPr="0004695C">
        <w:rPr>
          <w:rFonts w:eastAsia="黑体" w:hint="eastAsia"/>
          <w:bCs/>
          <w:sz w:val="24"/>
        </w:rPr>
        <w:t>七</w:t>
      </w:r>
      <w:r w:rsidRPr="0004695C">
        <w:rPr>
          <w:rFonts w:eastAsia="黑体"/>
          <w:bCs/>
          <w:sz w:val="24"/>
        </w:rPr>
        <w:t>、</w:t>
      </w:r>
      <w:r w:rsidRPr="0004695C">
        <w:rPr>
          <w:rFonts w:eastAsia="黑体"/>
          <w:sz w:val="24"/>
        </w:rPr>
        <w:t>本</w:t>
      </w:r>
      <w:r w:rsidRPr="0004695C">
        <w:rPr>
          <w:rFonts w:eastAsia="黑体" w:hint="eastAsia"/>
          <w:bCs/>
          <w:sz w:val="24"/>
        </w:rPr>
        <w:t>聘期年度考核结果</w:t>
      </w:r>
    </w:p>
    <w:tbl>
      <w:tblPr>
        <w:tblW w:w="94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56"/>
        <w:gridCol w:w="3156"/>
        <w:gridCol w:w="3157"/>
      </w:tblGrid>
      <w:tr w:rsidR="0004695C" w:rsidRPr="0004695C" w14:paraId="4AA09B12" w14:textId="77777777" w:rsidTr="00CA66B7">
        <w:trPr>
          <w:trHeight w:val="525"/>
          <w:jc w:val="center"/>
        </w:trPr>
        <w:tc>
          <w:tcPr>
            <w:tcW w:w="3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5F1C7B" w14:textId="2783E35D" w:rsidR="0004695C" w:rsidRPr="0004695C" w:rsidRDefault="00AE00BD" w:rsidP="00CA66B7">
            <w:pPr>
              <w:tabs>
                <w:tab w:val="left" w:pos="4080"/>
              </w:tabs>
              <w:jc w:val="center"/>
              <w:rPr>
                <w:b/>
              </w:rPr>
            </w:pPr>
            <w:r>
              <w:rPr>
                <w:b/>
              </w:rPr>
              <w:t>20</w:t>
            </w:r>
            <w:r>
              <w:rPr>
                <w:rFonts w:hint="eastAsia"/>
                <w:b/>
              </w:rPr>
              <w:t>2</w:t>
            </w:r>
            <w:r w:rsidR="006E1D15">
              <w:rPr>
                <w:b/>
              </w:rPr>
              <w:t>1</w:t>
            </w:r>
            <w:r w:rsidR="0004695C" w:rsidRPr="0004695C">
              <w:rPr>
                <w:rFonts w:hint="eastAsia"/>
                <w:b/>
              </w:rPr>
              <w:t>年</w:t>
            </w:r>
            <w:r w:rsidR="0004695C" w:rsidRPr="0004695C">
              <w:rPr>
                <w:b/>
              </w:rPr>
              <w:t>度</w:t>
            </w:r>
          </w:p>
        </w:tc>
        <w:tc>
          <w:tcPr>
            <w:tcW w:w="3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D45C8C" w14:textId="2FA354D1" w:rsidR="0004695C" w:rsidRPr="0004695C" w:rsidRDefault="0004695C" w:rsidP="00AE00BD">
            <w:pPr>
              <w:tabs>
                <w:tab w:val="left" w:pos="4080"/>
              </w:tabs>
              <w:jc w:val="center"/>
              <w:rPr>
                <w:b/>
              </w:rPr>
            </w:pPr>
            <w:r w:rsidRPr="0004695C">
              <w:rPr>
                <w:rFonts w:hint="eastAsia"/>
                <w:b/>
              </w:rPr>
              <w:t>20</w:t>
            </w:r>
            <w:r w:rsidR="00E22BA7">
              <w:rPr>
                <w:b/>
              </w:rPr>
              <w:t>2</w:t>
            </w:r>
            <w:r w:rsidR="006E1D15">
              <w:rPr>
                <w:b/>
              </w:rPr>
              <w:t>2</w:t>
            </w:r>
            <w:r w:rsidRPr="0004695C">
              <w:rPr>
                <w:rFonts w:hint="eastAsia"/>
                <w:b/>
              </w:rPr>
              <w:t>年度</w:t>
            </w:r>
          </w:p>
        </w:tc>
        <w:tc>
          <w:tcPr>
            <w:tcW w:w="3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EF33BC" w14:textId="737B3E3E" w:rsidR="0004695C" w:rsidRPr="0004695C" w:rsidRDefault="0004695C" w:rsidP="00AE00BD">
            <w:pPr>
              <w:tabs>
                <w:tab w:val="left" w:pos="4080"/>
              </w:tabs>
              <w:jc w:val="center"/>
            </w:pPr>
            <w:r w:rsidRPr="0004695C">
              <w:rPr>
                <w:rFonts w:hint="eastAsia"/>
                <w:b/>
              </w:rPr>
              <w:t>20</w:t>
            </w:r>
            <w:r w:rsidR="000E00BC">
              <w:rPr>
                <w:b/>
              </w:rPr>
              <w:t>2</w:t>
            </w:r>
            <w:r w:rsidR="006E1D15">
              <w:rPr>
                <w:b/>
              </w:rPr>
              <w:t>3</w:t>
            </w:r>
            <w:r w:rsidRPr="0004695C">
              <w:rPr>
                <w:rFonts w:hint="eastAsia"/>
                <w:b/>
              </w:rPr>
              <w:t>年度</w:t>
            </w:r>
          </w:p>
        </w:tc>
      </w:tr>
      <w:tr w:rsidR="0004695C" w:rsidRPr="0004695C" w14:paraId="3A8D31FA" w14:textId="77777777" w:rsidTr="00CA66B7">
        <w:trPr>
          <w:trHeight w:val="525"/>
          <w:jc w:val="center"/>
        </w:trPr>
        <w:tc>
          <w:tcPr>
            <w:tcW w:w="3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69F156" w14:textId="3EC1844D" w:rsidR="0029786D" w:rsidRPr="00F668F9" w:rsidRDefault="0029786D" w:rsidP="0029786D">
            <w:pPr>
              <w:spacing w:line="240" w:lineRule="exact"/>
              <w:jc w:val="center"/>
            </w:pPr>
            <w:r>
              <w:t xml:space="preserve">合格</w:t>
            </w:r>
          </w:p>
        </w:tc>
        <w:tc>
          <w:tcPr>
            <w:tcW w:w="3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DE9B00" w14:textId="2F4935DA" w:rsidR="0029786D" w:rsidRPr="00F668F9" w:rsidRDefault="0029786D" w:rsidP="0029786D">
            <w:pPr>
              <w:spacing w:line="240" w:lineRule="exact"/>
              <w:jc w:val="center"/>
            </w:pPr>
            <w:r>
              <w:t xml:space="preserve">合格</w:t>
            </w:r>
          </w:p>
        </w:tc>
        <w:tc>
          <w:tcPr>
            <w:tcW w:w="3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BAEF01" w14:textId="28494977" w:rsidR="0029786D" w:rsidRPr="00F668F9" w:rsidRDefault="0029786D" w:rsidP="0029786D">
            <w:pPr>
              <w:spacing w:line="240" w:lineRule="exact"/>
              <w:jc w:val="center"/>
            </w:pPr>
            <w:r>
              <w:t xml:space="preserve">合格</w:t>
            </w:r>
          </w:p>
        </w:tc>
      </w:tr>
    </w:tbl>
    <w:p w14:paraId="55C305D5" w14:textId="77777777" w:rsidR="0004695C" w:rsidRPr="000620DA" w:rsidRDefault="0004695C" w:rsidP="00536F28">
      <w:pPr>
        <w:rPr>
          <w:b/>
        </w:rPr>
      </w:pPr>
    </w:p>
    <w:p w14:paraId="35C39731" w14:textId="77777777" w:rsidR="007F5B28" w:rsidRPr="000620DA" w:rsidRDefault="0029786D" w:rsidP="00536F28">
      <w:pPr>
        <w:rPr>
          <w:b/>
        </w:rPr>
      </w:pPr>
      <w:r>
        <w:rPr>
          <w:rFonts w:hint="eastAsia"/>
          <w:b/>
          <w:sz w:val="24"/>
        </w:rPr>
        <w:t>八</w:t>
      </w:r>
      <w:r w:rsidR="007F5B28" w:rsidRPr="000620DA">
        <w:rPr>
          <w:rFonts w:hint="eastAsia"/>
          <w:b/>
          <w:sz w:val="24"/>
        </w:rPr>
        <w:t>、</w:t>
      </w:r>
      <w:r w:rsidR="007F5B28" w:rsidRPr="000620DA">
        <w:rPr>
          <w:b/>
          <w:sz w:val="24"/>
        </w:rPr>
        <w:t>本人承诺</w:t>
      </w:r>
    </w:p>
    <w:tbl>
      <w:tblPr>
        <w:tblW w:w="94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69"/>
      </w:tblGrid>
      <w:tr w:rsidR="007F5B28" w:rsidRPr="000620DA" w14:paraId="2F9D6A37" w14:textId="77777777" w:rsidTr="004B0F33">
        <w:trPr>
          <w:trHeight w:val="789"/>
          <w:jc w:val="center"/>
        </w:trPr>
        <w:tc>
          <w:tcPr>
            <w:tcW w:w="946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B8C1256" w14:textId="77777777" w:rsidR="007F5B28" w:rsidRPr="000620DA" w:rsidRDefault="007F5B28" w:rsidP="00252103">
            <w:pPr>
              <w:snapToGrid w:val="0"/>
              <w:spacing w:line="360" w:lineRule="auto"/>
              <w:ind w:firstLineChars="200" w:firstLine="420"/>
              <w:rPr>
                <w:bCs/>
                <w:szCs w:val="21"/>
              </w:rPr>
            </w:pPr>
            <w:r w:rsidRPr="000620DA">
              <w:rPr>
                <w:rFonts w:hint="eastAsia"/>
                <w:bCs/>
                <w:szCs w:val="21"/>
              </w:rPr>
              <w:t>上述表中所填内容</w:t>
            </w:r>
            <w:r w:rsidRPr="000620DA">
              <w:rPr>
                <w:bCs/>
                <w:szCs w:val="21"/>
              </w:rPr>
              <w:t>真实准确。</w:t>
            </w:r>
          </w:p>
          <w:p w14:paraId="37A8376C" w14:textId="77777777" w:rsidR="007F5B28" w:rsidRPr="000620DA" w:rsidRDefault="007F5B28" w:rsidP="00252103">
            <w:pPr>
              <w:snapToGrid w:val="0"/>
              <w:spacing w:line="360" w:lineRule="auto"/>
              <w:ind w:firstLineChars="2611" w:firstLine="5483"/>
              <w:rPr>
                <w:bCs/>
                <w:szCs w:val="21"/>
              </w:rPr>
            </w:pPr>
            <w:r w:rsidRPr="000620DA">
              <w:rPr>
                <w:bCs/>
                <w:szCs w:val="21"/>
              </w:rPr>
              <w:t>本人签字：</w:t>
            </w:r>
          </w:p>
          <w:p w14:paraId="4B62FD54" w14:textId="77777777" w:rsidR="007F5B28" w:rsidRPr="000620DA" w:rsidRDefault="007F5B28" w:rsidP="00252103">
            <w:pPr>
              <w:tabs>
                <w:tab w:val="left" w:pos="4080"/>
              </w:tabs>
              <w:snapToGrid w:val="0"/>
              <w:spacing w:line="360" w:lineRule="auto"/>
              <w:ind w:left="6693" w:hangingChars="3187" w:hanging="6693"/>
              <w:jc w:val="right"/>
              <w:rPr>
                <w:szCs w:val="21"/>
              </w:rPr>
            </w:pPr>
            <w:r w:rsidRPr="000620DA">
              <w:rPr>
                <w:bCs/>
                <w:szCs w:val="21"/>
              </w:rPr>
              <w:lastRenderedPageBreak/>
              <w:t>年</w:t>
            </w:r>
            <w:r w:rsidRPr="000620DA">
              <w:rPr>
                <w:bCs/>
                <w:szCs w:val="21"/>
              </w:rPr>
              <w:t xml:space="preserve">   </w:t>
            </w:r>
            <w:r w:rsidRPr="000620DA">
              <w:rPr>
                <w:bCs/>
                <w:szCs w:val="21"/>
              </w:rPr>
              <w:t>月</w:t>
            </w:r>
            <w:r w:rsidRPr="000620DA">
              <w:rPr>
                <w:bCs/>
                <w:szCs w:val="21"/>
              </w:rPr>
              <w:t xml:space="preserve">   </w:t>
            </w:r>
            <w:r w:rsidRPr="000620DA">
              <w:rPr>
                <w:bCs/>
                <w:szCs w:val="21"/>
              </w:rPr>
              <w:t>日</w:t>
            </w:r>
          </w:p>
        </w:tc>
      </w:tr>
    </w:tbl>
    <w:p w14:paraId="45008CA2" w14:textId="77777777" w:rsidR="00EE7B9B" w:rsidRDefault="00DA68BF" w:rsidP="00536F28">
      <w:pPr>
        <w:rPr>
          <w:b/>
        </w:rPr>
      </w:pPr>
      <w:r w:rsidRPr="000620DA">
        <w:rPr>
          <w:rFonts w:hint="eastAsia"/>
          <w:b/>
        </w:rPr>
        <w:lastRenderedPageBreak/>
        <w:t>备注：此表由各二级单位保存</w:t>
      </w:r>
      <w:r w:rsidR="00F60836" w:rsidRPr="000620DA">
        <w:rPr>
          <w:rFonts w:hint="eastAsia"/>
          <w:b/>
        </w:rPr>
        <w:t>。</w:t>
      </w:r>
    </w:p>
    <w:p w14:paraId="411FF5B9" w14:textId="77777777" w:rsidR="00EE7B9B" w:rsidRPr="005F7B8B" w:rsidRDefault="00EE7B9B" w:rsidP="00FA678C">
      <w:pPr>
        <w:jc w:val="center"/>
        <w:rPr>
          <w:b/>
        </w:rPr>
      </w:pPr>
    </w:p>
    <w:sectPr w:rsidR="00EE7B9B" w:rsidRPr="005F7B8B" w:rsidSect="00684138">
      <w:footerReference w:type="even" r:id="rId6"/>
      <w:footerReference w:type="default" r:id="rId7"/>
      <w:pgSz w:w="11906" w:h="16838" w:code="9"/>
      <w:pgMar w:top="1134" w:right="1134" w:bottom="1134" w:left="1418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FCAA81" w14:textId="77777777" w:rsidR="0061159A" w:rsidRDefault="0061159A">
      <w:r>
        <w:separator/>
      </w:r>
    </w:p>
  </w:endnote>
  <w:endnote w:type="continuationSeparator" w:id="0">
    <w:p w14:paraId="5CE0A2F3" w14:textId="77777777" w:rsidR="0061159A" w:rsidRDefault="00611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60DF9" w14:textId="77777777" w:rsidR="00575C52" w:rsidRDefault="000B06F3" w:rsidP="00A5300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75C52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F12D6A1" w14:textId="77777777" w:rsidR="00575C52" w:rsidRDefault="00575C5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03819" w14:textId="77777777" w:rsidR="00575C52" w:rsidRDefault="000B06F3">
    <w:pPr>
      <w:pStyle w:val="a5"/>
      <w:jc w:val="center"/>
    </w:pPr>
    <w:r>
      <w:fldChar w:fldCharType="begin"/>
    </w:r>
    <w:r w:rsidR="00D82ECC">
      <w:instrText xml:space="preserve"> PAGE   \* MERGEFORMAT </w:instrText>
    </w:r>
    <w:r>
      <w:fldChar w:fldCharType="separate"/>
    </w:r>
    <w:r w:rsidR="00AE00BD" w:rsidRPr="00AE00BD">
      <w:rPr>
        <w:noProof/>
        <w:lang w:val="zh-CN"/>
      </w:rPr>
      <w:t>4</w:t>
    </w:r>
    <w:r>
      <w:rPr>
        <w:noProof/>
        <w:lang w:val="zh-CN"/>
      </w:rPr>
      <w:fldChar w:fldCharType="end"/>
    </w:r>
  </w:p>
  <w:p w14:paraId="4D64F9B0" w14:textId="77777777" w:rsidR="00575C52" w:rsidRDefault="00575C5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E8E17" w14:textId="77777777" w:rsidR="0061159A" w:rsidRDefault="0061159A">
      <w:r>
        <w:separator/>
      </w:r>
    </w:p>
  </w:footnote>
  <w:footnote w:type="continuationSeparator" w:id="0">
    <w:p w14:paraId="0A2E5E84" w14:textId="77777777" w:rsidR="0061159A" w:rsidRDefault="006115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69C0"/>
    <w:rsid w:val="00000979"/>
    <w:rsid w:val="000038A7"/>
    <w:rsid w:val="000068A9"/>
    <w:rsid w:val="00007162"/>
    <w:rsid w:val="00010214"/>
    <w:rsid w:val="00015F3F"/>
    <w:rsid w:val="00016789"/>
    <w:rsid w:val="00016DE7"/>
    <w:rsid w:val="0001797F"/>
    <w:rsid w:val="0002474A"/>
    <w:rsid w:val="00026B73"/>
    <w:rsid w:val="00030082"/>
    <w:rsid w:val="00031A8B"/>
    <w:rsid w:val="00032B39"/>
    <w:rsid w:val="00033471"/>
    <w:rsid w:val="00034E72"/>
    <w:rsid w:val="00035001"/>
    <w:rsid w:val="0003612A"/>
    <w:rsid w:val="00037EDF"/>
    <w:rsid w:val="0004026F"/>
    <w:rsid w:val="00041DFD"/>
    <w:rsid w:val="00044B83"/>
    <w:rsid w:val="00045C79"/>
    <w:rsid w:val="0004695C"/>
    <w:rsid w:val="00050EF5"/>
    <w:rsid w:val="00053DAE"/>
    <w:rsid w:val="000548E9"/>
    <w:rsid w:val="0006049F"/>
    <w:rsid w:val="00060ED2"/>
    <w:rsid w:val="000620DA"/>
    <w:rsid w:val="000639A0"/>
    <w:rsid w:val="000714D1"/>
    <w:rsid w:val="0007275D"/>
    <w:rsid w:val="00082EF1"/>
    <w:rsid w:val="00086794"/>
    <w:rsid w:val="00090598"/>
    <w:rsid w:val="00091EC6"/>
    <w:rsid w:val="0009757F"/>
    <w:rsid w:val="000A1190"/>
    <w:rsid w:val="000A4096"/>
    <w:rsid w:val="000A4B2E"/>
    <w:rsid w:val="000B05B5"/>
    <w:rsid w:val="000B06F3"/>
    <w:rsid w:val="000B4E20"/>
    <w:rsid w:val="000C51D2"/>
    <w:rsid w:val="000D03E9"/>
    <w:rsid w:val="000E00BC"/>
    <w:rsid w:val="000E2CAB"/>
    <w:rsid w:val="000E7396"/>
    <w:rsid w:val="000F5D1B"/>
    <w:rsid w:val="000F71B4"/>
    <w:rsid w:val="00101291"/>
    <w:rsid w:val="00103762"/>
    <w:rsid w:val="00104161"/>
    <w:rsid w:val="00104C39"/>
    <w:rsid w:val="00107D73"/>
    <w:rsid w:val="00111DF1"/>
    <w:rsid w:val="00111EDF"/>
    <w:rsid w:val="0011250D"/>
    <w:rsid w:val="00116629"/>
    <w:rsid w:val="00117A77"/>
    <w:rsid w:val="00120F4A"/>
    <w:rsid w:val="00121FA2"/>
    <w:rsid w:val="00125C2D"/>
    <w:rsid w:val="001333EB"/>
    <w:rsid w:val="0014364A"/>
    <w:rsid w:val="00144BA7"/>
    <w:rsid w:val="00146FA1"/>
    <w:rsid w:val="00152991"/>
    <w:rsid w:val="00157959"/>
    <w:rsid w:val="0016028F"/>
    <w:rsid w:val="00162B96"/>
    <w:rsid w:val="00166BDE"/>
    <w:rsid w:val="001725CC"/>
    <w:rsid w:val="0018201D"/>
    <w:rsid w:val="00187E04"/>
    <w:rsid w:val="001900A5"/>
    <w:rsid w:val="00192AB1"/>
    <w:rsid w:val="00193373"/>
    <w:rsid w:val="001938B3"/>
    <w:rsid w:val="001970E8"/>
    <w:rsid w:val="001A1170"/>
    <w:rsid w:val="001A2230"/>
    <w:rsid w:val="001A2831"/>
    <w:rsid w:val="001A3CC9"/>
    <w:rsid w:val="001A4F28"/>
    <w:rsid w:val="001A502B"/>
    <w:rsid w:val="001B0927"/>
    <w:rsid w:val="001B11A8"/>
    <w:rsid w:val="001B573F"/>
    <w:rsid w:val="001B7C94"/>
    <w:rsid w:val="001C749C"/>
    <w:rsid w:val="001D1540"/>
    <w:rsid w:val="001D2110"/>
    <w:rsid w:val="001D322D"/>
    <w:rsid w:val="001D4AA6"/>
    <w:rsid w:val="001D638C"/>
    <w:rsid w:val="001D6FB4"/>
    <w:rsid w:val="001E0294"/>
    <w:rsid w:val="001E1865"/>
    <w:rsid w:val="001E2DE2"/>
    <w:rsid w:val="001E7364"/>
    <w:rsid w:val="001E7D46"/>
    <w:rsid w:val="001F5F30"/>
    <w:rsid w:val="001F62D2"/>
    <w:rsid w:val="00200C06"/>
    <w:rsid w:val="00203B4A"/>
    <w:rsid w:val="002068E2"/>
    <w:rsid w:val="00210240"/>
    <w:rsid w:val="002151A0"/>
    <w:rsid w:val="00222BCD"/>
    <w:rsid w:val="002267B3"/>
    <w:rsid w:val="002269C0"/>
    <w:rsid w:val="00233644"/>
    <w:rsid w:val="0024296E"/>
    <w:rsid w:val="002437F8"/>
    <w:rsid w:val="00252103"/>
    <w:rsid w:val="00256446"/>
    <w:rsid w:val="002565DE"/>
    <w:rsid w:val="00257FE0"/>
    <w:rsid w:val="00260BD3"/>
    <w:rsid w:val="00262F17"/>
    <w:rsid w:val="00263AED"/>
    <w:rsid w:val="002666EE"/>
    <w:rsid w:val="0027060E"/>
    <w:rsid w:val="00271C73"/>
    <w:rsid w:val="002853F1"/>
    <w:rsid w:val="0029786D"/>
    <w:rsid w:val="002A6E5C"/>
    <w:rsid w:val="002B702F"/>
    <w:rsid w:val="002C1DA2"/>
    <w:rsid w:val="002C294B"/>
    <w:rsid w:val="002C2C6F"/>
    <w:rsid w:val="002C5C99"/>
    <w:rsid w:val="002C7385"/>
    <w:rsid w:val="002D026C"/>
    <w:rsid w:val="002D2A3F"/>
    <w:rsid w:val="002D5C31"/>
    <w:rsid w:val="002E0ABA"/>
    <w:rsid w:val="002E2164"/>
    <w:rsid w:val="002E456A"/>
    <w:rsid w:val="002E5E66"/>
    <w:rsid w:val="002F0426"/>
    <w:rsid w:val="002F6FCF"/>
    <w:rsid w:val="00314606"/>
    <w:rsid w:val="00316017"/>
    <w:rsid w:val="00316712"/>
    <w:rsid w:val="00321084"/>
    <w:rsid w:val="00326491"/>
    <w:rsid w:val="00327EDC"/>
    <w:rsid w:val="003345E5"/>
    <w:rsid w:val="00334DC5"/>
    <w:rsid w:val="0033543C"/>
    <w:rsid w:val="003406C0"/>
    <w:rsid w:val="0034546A"/>
    <w:rsid w:val="003607F3"/>
    <w:rsid w:val="00362551"/>
    <w:rsid w:val="0036377C"/>
    <w:rsid w:val="00382D1F"/>
    <w:rsid w:val="00383C8A"/>
    <w:rsid w:val="0038702A"/>
    <w:rsid w:val="00391760"/>
    <w:rsid w:val="00391E56"/>
    <w:rsid w:val="003921DE"/>
    <w:rsid w:val="0039257F"/>
    <w:rsid w:val="00392CBB"/>
    <w:rsid w:val="00393524"/>
    <w:rsid w:val="00395377"/>
    <w:rsid w:val="003A220D"/>
    <w:rsid w:val="003A34AB"/>
    <w:rsid w:val="003A351F"/>
    <w:rsid w:val="003A3B32"/>
    <w:rsid w:val="003A4D93"/>
    <w:rsid w:val="003A5964"/>
    <w:rsid w:val="003B5882"/>
    <w:rsid w:val="003B6AA6"/>
    <w:rsid w:val="003C165B"/>
    <w:rsid w:val="003C272C"/>
    <w:rsid w:val="003D2BD0"/>
    <w:rsid w:val="003D406B"/>
    <w:rsid w:val="003D469E"/>
    <w:rsid w:val="003D59E1"/>
    <w:rsid w:val="003E4CF6"/>
    <w:rsid w:val="003E4E50"/>
    <w:rsid w:val="003E614E"/>
    <w:rsid w:val="003E793B"/>
    <w:rsid w:val="003E7BBD"/>
    <w:rsid w:val="003F38E4"/>
    <w:rsid w:val="00402245"/>
    <w:rsid w:val="00404CD2"/>
    <w:rsid w:val="004117A5"/>
    <w:rsid w:val="00411D85"/>
    <w:rsid w:val="004242B1"/>
    <w:rsid w:val="0043208C"/>
    <w:rsid w:val="004331FB"/>
    <w:rsid w:val="004348FF"/>
    <w:rsid w:val="004354F3"/>
    <w:rsid w:val="00441D11"/>
    <w:rsid w:val="00447D89"/>
    <w:rsid w:val="004640E9"/>
    <w:rsid w:val="0046607D"/>
    <w:rsid w:val="00466AD5"/>
    <w:rsid w:val="004672AB"/>
    <w:rsid w:val="00470428"/>
    <w:rsid w:val="00472426"/>
    <w:rsid w:val="004827E1"/>
    <w:rsid w:val="0048625E"/>
    <w:rsid w:val="004873F6"/>
    <w:rsid w:val="00487A82"/>
    <w:rsid w:val="00492807"/>
    <w:rsid w:val="004940CB"/>
    <w:rsid w:val="00494B63"/>
    <w:rsid w:val="00494E86"/>
    <w:rsid w:val="00494F8E"/>
    <w:rsid w:val="00496B0D"/>
    <w:rsid w:val="004A363B"/>
    <w:rsid w:val="004A48C9"/>
    <w:rsid w:val="004A6CF4"/>
    <w:rsid w:val="004B0F33"/>
    <w:rsid w:val="004B45C2"/>
    <w:rsid w:val="004C172C"/>
    <w:rsid w:val="004C4278"/>
    <w:rsid w:val="004D35E5"/>
    <w:rsid w:val="004D7836"/>
    <w:rsid w:val="004E21BE"/>
    <w:rsid w:val="004E4857"/>
    <w:rsid w:val="004E69D8"/>
    <w:rsid w:val="004F2755"/>
    <w:rsid w:val="004F2E5A"/>
    <w:rsid w:val="004F4417"/>
    <w:rsid w:val="004F5B9C"/>
    <w:rsid w:val="0050137F"/>
    <w:rsid w:val="005022CA"/>
    <w:rsid w:val="0051138E"/>
    <w:rsid w:val="005113AA"/>
    <w:rsid w:val="005225D6"/>
    <w:rsid w:val="00522A7B"/>
    <w:rsid w:val="00526E3D"/>
    <w:rsid w:val="00536F28"/>
    <w:rsid w:val="0053732F"/>
    <w:rsid w:val="00537954"/>
    <w:rsid w:val="00540F6D"/>
    <w:rsid w:val="00545D6E"/>
    <w:rsid w:val="00546A7C"/>
    <w:rsid w:val="005525AC"/>
    <w:rsid w:val="00566815"/>
    <w:rsid w:val="005668C8"/>
    <w:rsid w:val="00575C52"/>
    <w:rsid w:val="00580334"/>
    <w:rsid w:val="00582AB6"/>
    <w:rsid w:val="0058598A"/>
    <w:rsid w:val="0058774F"/>
    <w:rsid w:val="00587CAB"/>
    <w:rsid w:val="005908FD"/>
    <w:rsid w:val="0059214B"/>
    <w:rsid w:val="005951B9"/>
    <w:rsid w:val="005978BE"/>
    <w:rsid w:val="005A0F30"/>
    <w:rsid w:val="005A649C"/>
    <w:rsid w:val="005A6FCF"/>
    <w:rsid w:val="005A79D9"/>
    <w:rsid w:val="005B671F"/>
    <w:rsid w:val="005C0795"/>
    <w:rsid w:val="005C3EB6"/>
    <w:rsid w:val="005D122A"/>
    <w:rsid w:val="005D2913"/>
    <w:rsid w:val="005D53C5"/>
    <w:rsid w:val="005E06EB"/>
    <w:rsid w:val="005E0BE7"/>
    <w:rsid w:val="005E2C55"/>
    <w:rsid w:val="005E607D"/>
    <w:rsid w:val="005E6DBF"/>
    <w:rsid w:val="005E7220"/>
    <w:rsid w:val="005F1F8D"/>
    <w:rsid w:val="005F2C87"/>
    <w:rsid w:val="005F3D52"/>
    <w:rsid w:val="005F489D"/>
    <w:rsid w:val="005F4ADF"/>
    <w:rsid w:val="005F7B8B"/>
    <w:rsid w:val="00602220"/>
    <w:rsid w:val="0061159A"/>
    <w:rsid w:val="006301EE"/>
    <w:rsid w:val="006311AA"/>
    <w:rsid w:val="00635411"/>
    <w:rsid w:val="00637294"/>
    <w:rsid w:val="00642577"/>
    <w:rsid w:val="00644A8E"/>
    <w:rsid w:val="00646A6B"/>
    <w:rsid w:val="00653D3E"/>
    <w:rsid w:val="0066158F"/>
    <w:rsid w:val="00662493"/>
    <w:rsid w:val="00666344"/>
    <w:rsid w:val="006833A6"/>
    <w:rsid w:val="00684138"/>
    <w:rsid w:val="006866CC"/>
    <w:rsid w:val="0069114E"/>
    <w:rsid w:val="00693C00"/>
    <w:rsid w:val="00697825"/>
    <w:rsid w:val="006A1025"/>
    <w:rsid w:val="006A2F7D"/>
    <w:rsid w:val="006A4613"/>
    <w:rsid w:val="006B1B0B"/>
    <w:rsid w:val="006B2930"/>
    <w:rsid w:val="006B60AD"/>
    <w:rsid w:val="006C2322"/>
    <w:rsid w:val="006C6239"/>
    <w:rsid w:val="006C6F5E"/>
    <w:rsid w:val="006D6DA7"/>
    <w:rsid w:val="006D739F"/>
    <w:rsid w:val="006E1D15"/>
    <w:rsid w:val="006E23ED"/>
    <w:rsid w:val="006E3271"/>
    <w:rsid w:val="006E3F4D"/>
    <w:rsid w:val="006E583B"/>
    <w:rsid w:val="006F2869"/>
    <w:rsid w:val="006F3C02"/>
    <w:rsid w:val="006F42C7"/>
    <w:rsid w:val="006F5321"/>
    <w:rsid w:val="006F6779"/>
    <w:rsid w:val="006F6F17"/>
    <w:rsid w:val="00700878"/>
    <w:rsid w:val="007037C1"/>
    <w:rsid w:val="0070517D"/>
    <w:rsid w:val="00706701"/>
    <w:rsid w:val="00714DE8"/>
    <w:rsid w:val="00717553"/>
    <w:rsid w:val="00721225"/>
    <w:rsid w:val="00721F31"/>
    <w:rsid w:val="007231BB"/>
    <w:rsid w:val="00725B31"/>
    <w:rsid w:val="00727F71"/>
    <w:rsid w:val="00731B3B"/>
    <w:rsid w:val="00733B52"/>
    <w:rsid w:val="007423DA"/>
    <w:rsid w:val="007525EE"/>
    <w:rsid w:val="00752911"/>
    <w:rsid w:val="00754CD0"/>
    <w:rsid w:val="00762EF7"/>
    <w:rsid w:val="00763F1C"/>
    <w:rsid w:val="0076466B"/>
    <w:rsid w:val="00765CB7"/>
    <w:rsid w:val="007710CC"/>
    <w:rsid w:val="00771D03"/>
    <w:rsid w:val="00771D4A"/>
    <w:rsid w:val="00786357"/>
    <w:rsid w:val="007905F8"/>
    <w:rsid w:val="007907CD"/>
    <w:rsid w:val="007A128C"/>
    <w:rsid w:val="007A2A78"/>
    <w:rsid w:val="007A2F26"/>
    <w:rsid w:val="007A344F"/>
    <w:rsid w:val="007A3FC7"/>
    <w:rsid w:val="007A52CD"/>
    <w:rsid w:val="007A5BF0"/>
    <w:rsid w:val="007A6227"/>
    <w:rsid w:val="007B215B"/>
    <w:rsid w:val="007B36AE"/>
    <w:rsid w:val="007B44AB"/>
    <w:rsid w:val="007C32D7"/>
    <w:rsid w:val="007C3384"/>
    <w:rsid w:val="007C3E46"/>
    <w:rsid w:val="007C7631"/>
    <w:rsid w:val="007D3EB0"/>
    <w:rsid w:val="007D628C"/>
    <w:rsid w:val="007E1A25"/>
    <w:rsid w:val="007F3AF2"/>
    <w:rsid w:val="007F564B"/>
    <w:rsid w:val="007F5B28"/>
    <w:rsid w:val="00802320"/>
    <w:rsid w:val="0080454C"/>
    <w:rsid w:val="008050D2"/>
    <w:rsid w:val="00806183"/>
    <w:rsid w:val="0080636B"/>
    <w:rsid w:val="00807085"/>
    <w:rsid w:val="0081105F"/>
    <w:rsid w:val="00821FA8"/>
    <w:rsid w:val="00825B16"/>
    <w:rsid w:val="0082780D"/>
    <w:rsid w:val="00830A46"/>
    <w:rsid w:val="008345AE"/>
    <w:rsid w:val="00857C87"/>
    <w:rsid w:val="00863F59"/>
    <w:rsid w:val="008655B9"/>
    <w:rsid w:val="00870168"/>
    <w:rsid w:val="008707FE"/>
    <w:rsid w:val="00872C0B"/>
    <w:rsid w:val="00873BBB"/>
    <w:rsid w:val="00877C38"/>
    <w:rsid w:val="00880859"/>
    <w:rsid w:val="00881A42"/>
    <w:rsid w:val="00882553"/>
    <w:rsid w:val="00883275"/>
    <w:rsid w:val="00886BBA"/>
    <w:rsid w:val="00891D20"/>
    <w:rsid w:val="00891EB1"/>
    <w:rsid w:val="00896B63"/>
    <w:rsid w:val="00896BCF"/>
    <w:rsid w:val="00896CF2"/>
    <w:rsid w:val="008A52DA"/>
    <w:rsid w:val="008A717A"/>
    <w:rsid w:val="008B263F"/>
    <w:rsid w:val="008B2D09"/>
    <w:rsid w:val="008C4C17"/>
    <w:rsid w:val="008D143F"/>
    <w:rsid w:val="008D57EC"/>
    <w:rsid w:val="008D75C4"/>
    <w:rsid w:val="008E124E"/>
    <w:rsid w:val="008E15A2"/>
    <w:rsid w:val="008E325D"/>
    <w:rsid w:val="008E5DA2"/>
    <w:rsid w:val="008F0B00"/>
    <w:rsid w:val="008F2424"/>
    <w:rsid w:val="008F57E0"/>
    <w:rsid w:val="009018DC"/>
    <w:rsid w:val="0091125A"/>
    <w:rsid w:val="009119D2"/>
    <w:rsid w:val="00917F63"/>
    <w:rsid w:val="00923393"/>
    <w:rsid w:val="00923BA0"/>
    <w:rsid w:val="00927C4C"/>
    <w:rsid w:val="00927CF3"/>
    <w:rsid w:val="009369EE"/>
    <w:rsid w:val="009438C2"/>
    <w:rsid w:val="00943C6C"/>
    <w:rsid w:val="0094662D"/>
    <w:rsid w:val="00953FA0"/>
    <w:rsid w:val="009555FD"/>
    <w:rsid w:val="009558A6"/>
    <w:rsid w:val="00957150"/>
    <w:rsid w:val="00961DAA"/>
    <w:rsid w:val="009650CB"/>
    <w:rsid w:val="00973083"/>
    <w:rsid w:val="0098224A"/>
    <w:rsid w:val="0098541D"/>
    <w:rsid w:val="00990960"/>
    <w:rsid w:val="0099554B"/>
    <w:rsid w:val="009A392A"/>
    <w:rsid w:val="009A598A"/>
    <w:rsid w:val="009B035C"/>
    <w:rsid w:val="009B5AAB"/>
    <w:rsid w:val="009B5C7E"/>
    <w:rsid w:val="009B61EA"/>
    <w:rsid w:val="009B6CA5"/>
    <w:rsid w:val="009C08A6"/>
    <w:rsid w:val="009C4E03"/>
    <w:rsid w:val="009D0D51"/>
    <w:rsid w:val="009D2DEC"/>
    <w:rsid w:val="009D331E"/>
    <w:rsid w:val="009D6B46"/>
    <w:rsid w:val="009E0814"/>
    <w:rsid w:val="009E1033"/>
    <w:rsid w:val="009E4779"/>
    <w:rsid w:val="009E4DDC"/>
    <w:rsid w:val="009F04DA"/>
    <w:rsid w:val="009F1766"/>
    <w:rsid w:val="009F58FC"/>
    <w:rsid w:val="009F797C"/>
    <w:rsid w:val="00A01811"/>
    <w:rsid w:val="00A03942"/>
    <w:rsid w:val="00A0775A"/>
    <w:rsid w:val="00A07A9B"/>
    <w:rsid w:val="00A135FF"/>
    <w:rsid w:val="00A15AD5"/>
    <w:rsid w:val="00A25559"/>
    <w:rsid w:val="00A26A6D"/>
    <w:rsid w:val="00A27396"/>
    <w:rsid w:val="00A32281"/>
    <w:rsid w:val="00A34521"/>
    <w:rsid w:val="00A34D97"/>
    <w:rsid w:val="00A37C15"/>
    <w:rsid w:val="00A422CD"/>
    <w:rsid w:val="00A4461D"/>
    <w:rsid w:val="00A46736"/>
    <w:rsid w:val="00A479D2"/>
    <w:rsid w:val="00A53005"/>
    <w:rsid w:val="00A5310B"/>
    <w:rsid w:val="00A53FE0"/>
    <w:rsid w:val="00A54C07"/>
    <w:rsid w:val="00A60B59"/>
    <w:rsid w:val="00A659F7"/>
    <w:rsid w:val="00A677AB"/>
    <w:rsid w:val="00A7255C"/>
    <w:rsid w:val="00A732E0"/>
    <w:rsid w:val="00A73EE7"/>
    <w:rsid w:val="00A756EC"/>
    <w:rsid w:val="00A75BDC"/>
    <w:rsid w:val="00A80411"/>
    <w:rsid w:val="00A871FE"/>
    <w:rsid w:val="00A9357B"/>
    <w:rsid w:val="00A945A8"/>
    <w:rsid w:val="00AA44D9"/>
    <w:rsid w:val="00AA4709"/>
    <w:rsid w:val="00AA493E"/>
    <w:rsid w:val="00AA6D5A"/>
    <w:rsid w:val="00AA6F06"/>
    <w:rsid w:val="00AB1709"/>
    <w:rsid w:val="00AB1A44"/>
    <w:rsid w:val="00AB5727"/>
    <w:rsid w:val="00AB74E9"/>
    <w:rsid w:val="00AC0084"/>
    <w:rsid w:val="00AC31AF"/>
    <w:rsid w:val="00AC3DA0"/>
    <w:rsid w:val="00AC4422"/>
    <w:rsid w:val="00AC4B49"/>
    <w:rsid w:val="00AC5D96"/>
    <w:rsid w:val="00AC67B2"/>
    <w:rsid w:val="00AC7146"/>
    <w:rsid w:val="00AE00BD"/>
    <w:rsid w:val="00AE4EA5"/>
    <w:rsid w:val="00AE5D29"/>
    <w:rsid w:val="00AF4D30"/>
    <w:rsid w:val="00B0357E"/>
    <w:rsid w:val="00B11997"/>
    <w:rsid w:val="00B2103A"/>
    <w:rsid w:val="00B21481"/>
    <w:rsid w:val="00B24BF3"/>
    <w:rsid w:val="00B316A8"/>
    <w:rsid w:val="00B40A1A"/>
    <w:rsid w:val="00B4240C"/>
    <w:rsid w:val="00B42923"/>
    <w:rsid w:val="00B43568"/>
    <w:rsid w:val="00B44D66"/>
    <w:rsid w:val="00B47D1A"/>
    <w:rsid w:val="00B501EF"/>
    <w:rsid w:val="00B513D0"/>
    <w:rsid w:val="00B5291A"/>
    <w:rsid w:val="00B56130"/>
    <w:rsid w:val="00B66650"/>
    <w:rsid w:val="00B67F47"/>
    <w:rsid w:val="00B73D35"/>
    <w:rsid w:val="00B811E2"/>
    <w:rsid w:val="00B86337"/>
    <w:rsid w:val="00B87C16"/>
    <w:rsid w:val="00B90D9F"/>
    <w:rsid w:val="00B91EF6"/>
    <w:rsid w:val="00B92100"/>
    <w:rsid w:val="00B93DD6"/>
    <w:rsid w:val="00B97E40"/>
    <w:rsid w:val="00BA44F8"/>
    <w:rsid w:val="00BA643F"/>
    <w:rsid w:val="00BB032F"/>
    <w:rsid w:val="00BB3A9D"/>
    <w:rsid w:val="00BB7961"/>
    <w:rsid w:val="00BC6888"/>
    <w:rsid w:val="00BC7D27"/>
    <w:rsid w:val="00BD0560"/>
    <w:rsid w:val="00BD1317"/>
    <w:rsid w:val="00BD1FDF"/>
    <w:rsid w:val="00BE2193"/>
    <w:rsid w:val="00BF0829"/>
    <w:rsid w:val="00C0015D"/>
    <w:rsid w:val="00C00A34"/>
    <w:rsid w:val="00C00C72"/>
    <w:rsid w:val="00C062E6"/>
    <w:rsid w:val="00C167B2"/>
    <w:rsid w:val="00C2278C"/>
    <w:rsid w:val="00C302BF"/>
    <w:rsid w:val="00C42736"/>
    <w:rsid w:val="00C458ED"/>
    <w:rsid w:val="00C558ED"/>
    <w:rsid w:val="00C5703E"/>
    <w:rsid w:val="00C60922"/>
    <w:rsid w:val="00C62A3B"/>
    <w:rsid w:val="00C63D20"/>
    <w:rsid w:val="00C64425"/>
    <w:rsid w:val="00C73085"/>
    <w:rsid w:val="00C81C18"/>
    <w:rsid w:val="00C82DF9"/>
    <w:rsid w:val="00C91E75"/>
    <w:rsid w:val="00C9606B"/>
    <w:rsid w:val="00C97F70"/>
    <w:rsid w:val="00CA204C"/>
    <w:rsid w:val="00CA39C0"/>
    <w:rsid w:val="00CB02B7"/>
    <w:rsid w:val="00CB4F06"/>
    <w:rsid w:val="00CC5621"/>
    <w:rsid w:val="00CC65D0"/>
    <w:rsid w:val="00CD0329"/>
    <w:rsid w:val="00CD0391"/>
    <w:rsid w:val="00CD1AD7"/>
    <w:rsid w:val="00CD457F"/>
    <w:rsid w:val="00CF07FA"/>
    <w:rsid w:val="00CF3E07"/>
    <w:rsid w:val="00D00252"/>
    <w:rsid w:val="00D02BF1"/>
    <w:rsid w:val="00D108A2"/>
    <w:rsid w:val="00D12A4A"/>
    <w:rsid w:val="00D139AC"/>
    <w:rsid w:val="00D143FB"/>
    <w:rsid w:val="00D16800"/>
    <w:rsid w:val="00D17A40"/>
    <w:rsid w:val="00D24DED"/>
    <w:rsid w:val="00D27812"/>
    <w:rsid w:val="00D27F0A"/>
    <w:rsid w:val="00D318B0"/>
    <w:rsid w:val="00D333F6"/>
    <w:rsid w:val="00D36D76"/>
    <w:rsid w:val="00D40B09"/>
    <w:rsid w:val="00D44D21"/>
    <w:rsid w:val="00D4501B"/>
    <w:rsid w:val="00D47618"/>
    <w:rsid w:val="00D476D1"/>
    <w:rsid w:val="00D50BF5"/>
    <w:rsid w:val="00D517E3"/>
    <w:rsid w:val="00D51859"/>
    <w:rsid w:val="00D52961"/>
    <w:rsid w:val="00D53C73"/>
    <w:rsid w:val="00D54234"/>
    <w:rsid w:val="00D61FFA"/>
    <w:rsid w:val="00D6257D"/>
    <w:rsid w:val="00D648A8"/>
    <w:rsid w:val="00D66B0B"/>
    <w:rsid w:val="00D67D0D"/>
    <w:rsid w:val="00D707BB"/>
    <w:rsid w:val="00D70934"/>
    <w:rsid w:val="00D715E1"/>
    <w:rsid w:val="00D75E3D"/>
    <w:rsid w:val="00D76353"/>
    <w:rsid w:val="00D77039"/>
    <w:rsid w:val="00D82ECC"/>
    <w:rsid w:val="00D84573"/>
    <w:rsid w:val="00D85C2C"/>
    <w:rsid w:val="00D8782E"/>
    <w:rsid w:val="00D9047D"/>
    <w:rsid w:val="00D91A08"/>
    <w:rsid w:val="00D96A91"/>
    <w:rsid w:val="00DA0546"/>
    <w:rsid w:val="00DA68BF"/>
    <w:rsid w:val="00DB0887"/>
    <w:rsid w:val="00DB0EC7"/>
    <w:rsid w:val="00DB1B36"/>
    <w:rsid w:val="00DB29F9"/>
    <w:rsid w:val="00DB3CD0"/>
    <w:rsid w:val="00DB5450"/>
    <w:rsid w:val="00DC13A9"/>
    <w:rsid w:val="00DC31B4"/>
    <w:rsid w:val="00DC3AE6"/>
    <w:rsid w:val="00DE044A"/>
    <w:rsid w:val="00DE0856"/>
    <w:rsid w:val="00DE1AB6"/>
    <w:rsid w:val="00DF0254"/>
    <w:rsid w:val="00DF32EB"/>
    <w:rsid w:val="00DF3825"/>
    <w:rsid w:val="00DF3EC2"/>
    <w:rsid w:val="00E051E9"/>
    <w:rsid w:val="00E0607B"/>
    <w:rsid w:val="00E060AD"/>
    <w:rsid w:val="00E06D4C"/>
    <w:rsid w:val="00E07636"/>
    <w:rsid w:val="00E1295D"/>
    <w:rsid w:val="00E14193"/>
    <w:rsid w:val="00E21925"/>
    <w:rsid w:val="00E22BA7"/>
    <w:rsid w:val="00E24881"/>
    <w:rsid w:val="00E26965"/>
    <w:rsid w:val="00E278A5"/>
    <w:rsid w:val="00E3082E"/>
    <w:rsid w:val="00E34955"/>
    <w:rsid w:val="00E3694C"/>
    <w:rsid w:val="00E36C44"/>
    <w:rsid w:val="00E4081E"/>
    <w:rsid w:val="00E4146B"/>
    <w:rsid w:val="00E51389"/>
    <w:rsid w:val="00E52454"/>
    <w:rsid w:val="00E52E22"/>
    <w:rsid w:val="00E56396"/>
    <w:rsid w:val="00E61C8F"/>
    <w:rsid w:val="00E61D69"/>
    <w:rsid w:val="00E64D11"/>
    <w:rsid w:val="00E654EA"/>
    <w:rsid w:val="00E67DCA"/>
    <w:rsid w:val="00E71635"/>
    <w:rsid w:val="00E76FEC"/>
    <w:rsid w:val="00E80A3E"/>
    <w:rsid w:val="00E8252B"/>
    <w:rsid w:val="00E84658"/>
    <w:rsid w:val="00E904AC"/>
    <w:rsid w:val="00E934A0"/>
    <w:rsid w:val="00E97317"/>
    <w:rsid w:val="00EA77A5"/>
    <w:rsid w:val="00EB1D14"/>
    <w:rsid w:val="00EB338D"/>
    <w:rsid w:val="00EB6278"/>
    <w:rsid w:val="00EB6BF7"/>
    <w:rsid w:val="00EB6F59"/>
    <w:rsid w:val="00EC084B"/>
    <w:rsid w:val="00EC7451"/>
    <w:rsid w:val="00ED6B4E"/>
    <w:rsid w:val="00EE43C4"/>
    <w:rsid w:val="00EE5470"/>
    <w:rsid w:val="00EE7B9B"/>
    <w:rsid w:val="00EF1DB7"/>
    <w:rsid w:val="00EF7A07"/>
    <w:rsid w:val="00F06A3D"/>
    <w:rsid w:val="00F1147A"/>
    <w:rsid w:val="00F122E4"/>
    <w:rsid w:val="00F14059"/>
    <w:rsid w:val="00F16BB8"/>
    <w:rsid w:val="00F17C5E"/>
    <w:rsid w:val="00F214B7"/>
    <w:rsid w:val="00F22F04"/>
    <w:rsid w:val="00F258FE"/>
    <w:rsid w:val="00F266A1"/>
    <w:rsid w:val="00F30047"/>
    <w:rsid w:val="00F3010B"/>
    <w:rsid w:val="00F30AF4"/>
    <w:rsid w:val="00F34CA7"/>
    <w:rsid w:val="00F40A40"/>
    <w:rsid w:val="00F414C0"/>
    <w:rsid w:val="00F51206"/>
    <w:rsid w:val="00F53304"/>
    <w:rsid w:val="00F533B9"/>
    <w:rsid w:val="00F573F5"/>
    <w:rsid w:val="00F60836"/>
    <w:rsid w:val="00F61ECD"/>
    <w:rsid w:val="00F654AA"/>
    <w:rsid w:val="00F661A1"/>
    <w:rsid w:val="00F73C41"/>
    <w:rsid w:val="00F73EDA"/>
    <w:rsid w:val="00F74420"/>
    <w:rsid w:val="00F91A75"/>
    <w:rsid w:val="00F92483"/>
    <w:rsid w:val="00F9698A"/>
    <w:rsid w:val="00F96C12"/>
    <w:rsid w:val="00FA66C5"/>
    <w:rsid w:val="00FA678C"/>
    <w:rsid w:val="00FC3861"/>
    <w:rsid w:val="00FC3BAB"/>
    <w:rsid w:val="00FC4014"/>
    <w:rsid w:val="00FD1424"/>
    <w:rsid w:val="00FD594E"/>
    <w:rsid w:val="00FE0424"/>
    <w:rsid w:val="00FE314D"/>
    <w:rsid w:val="00FE6204"/>
    <w:rsid w:val="00FE64E0"/>
    <w:rsid w:val="00FF4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AE618B"/>
  <w15:docId w15:val="{3232BF81-2219-4816-BD15-50E0E9BD0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10214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5A0F3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5A0F30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0F3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4242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link w:val="a6"/>
    <w:uiPriority w:val="99"/>
    <w:rsid w:val="004242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4242B1"/>
  </w:style>
  <w:style w:type="paragraph" w:styleId="a8">
    <w:name w:val="Balloon Text"/>
    <w:basedOn w:val="a"/>
    <w:semiHidden/>
    <w:rsid w:val="002D026C"/>
    <w:rPr>
      <w:sz w:val="18"/>
      <w:szCs w:val="18"/>
    </w:rPr>
  </w:style>
  <w:style w:type="paragraph" w:customStyle="1" w:styleId="Char">
    <w:name w:val="Char"/>
    <w:basedOn w:val="a"/>
    <w:rsid w:val="00526E3D"/>
    <w:pPr>
      <w:widowControl/>
      <w:spacing w:after="160" w:line="240" w:lineRule="exact"/>
      <w:jc w:val="left"/>
    </w:pPr>
    <w:rPr>
      <w:szCs w:val="20"/>
    </w:rPr>
  </w:style>
  <w:style w:type="character" w:customStyle="1" w:styleId="a6">
    <w:name w:val="页脚 字符"/>
    <w:link w:val="a5"/>
    <w:uiPriority w:val="99"/>
    <w:rsid w:val="00D139A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F:\&#20154;&#20107;&#32844;&#31216;&#30003;&#25253;\&#20154;&#20107;&#30003;&#25253;&#31649;&#29702;&#31471;\postDeclareAdmin\bin\noUse\allViewB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allViewB</Template>
  <TotalTime>81</TotalTime>
  <Pages>5</Pages>
  <Words>573</Words>
  <Characters>3272</Characters>
  <Application>Microsoft Office Word</Application>
  <DocSecurity>0</DocSecurity>
  <Lines>27</Lines>
  <Paragraphs>7</Paragraphs>
  <ScaleCrop>false</ScaleCrop>
  <Company>MC SYSTEM</Company>
  <LinksUpToDate>false</LinksUpToDate>
  <CharactersWithSpaces>3838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处职领导干部年度考核网上民主测评表</dc:title>
  <dc:creator>besthua</dc:creator>
  <cp:lastModifiedBy>jerry fan</cp:lastModifiedBy>
  <cp:revision>27</cp:revision>
  <cp:lastPrinted>2011-12-08T01:48:00Z</cp:lastPrinted>
  <dcterms:created xsi:type="dcterms:W3CDTF">2017-11-06T08:16:00Z</dcterms:created>
  <dcterms:modified xsi:type="dcterms:W3CDTF">2024-12-11T09:38:00Z</dcterms:modified>
  <dc:description/>
  <dc:identifier/>
  <dc:language/>
  <dc:subject/>
</cp:coreProperties>
</file>