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01"/>
        <w:gridCol w:w="1260"/>
        <w:gridCol w:w="5684"/>
      </w:tblGrid>
      <w:tr w:rsidR="00536F28" w:rsidRPr="000620DA" w14:paraId="11BD05EC" w14:textId="77777777" w:rsidTr="00A34521">
        <w:trPr>
          <w:trHeight w:val="1509"/>
        </w:trPr>
        <w:tc>
          <w:tcPr>
            <w:tcW w:w="13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36DD5" w14:textId="77777777" w:rsidR="00536F28" w:rsidRPr="000620DA" w:rsidRDefault="00536F2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0" w:name="s1"/>
            <w:bookmarkStart w:id="1" w:name="payID"/>
            <w:bookmarkEnd w:id="0"/>
            <w:bookmarkEnd w:id="1"/>
            <w:r w:rsidRPr="000620DA">
              <w:rPr>
                <w:rFonts w:eastAsia="楷体_GB2312"/>
                <w:bCs/>
                <w:sz w:val="32"/>
                <w:szCs w:val="32"/>
              </w:rPr>
              <w:t>工资号：</w:t>
            </w:r>
            <w:r w:rsidR="00D9047D">
              <w:rPr>
                <w:rFonts w:eastAsia="楷体_GB2312" w:hint="eastAsia"/>
                <w:bCs/>
                <w:sz w:val="32"/>
                <w:szCs w:val="32"/>
              </w:rPr>
              <w:t xml:space="preserve"/>
            </w:r>
          </w:p>
        </w:tc>
        <w:tc>
          <w:tcPr>
            <w:tcW w:w="36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945F1" w14:textId="77777777" w:rsidR="00536F28" w:rsidRPr="000620DA" w:rsidRDefault="00536F28" w:rsidP="00A34521">
            <w:pPr>
              <w:wordWrap w:val="0"/>
            </w:pPr>
          </w:p>
        </w:tc>
      </w:tr>
      <w:tr w:rsidR="00536F28" w:rsidRPr="000620DA" w14:paraId="51FA50FF" w14:textId="77777777" w:rsidTr="00A34521">
        <w:trPr>
          <w:trHeight w:val="33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DA45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DCCA129" w14:textId="77777777" w:rsidTr="00A34521">
        <w:trPr>
          <w:trHeight w:val="316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22EDE" w14:textId="77777777" w:rsidR="00536F28" w:rsidRPr="000620DA" w:rsidRDefault="00536F28" w:rsidP="00A34521">
            <w:pPr>
              <w:wordWrap w:val="0"/>
              <w:spacing w:line="240" w:lineRule="exact"/>
            </w:pPr>
          </w:p>
        </w:tc>
      </w:tr>
      <w:tr w:rsidR="00536F28" w:rsidRPr="000620DA" w14:paraId="661235E0" w14:textId="77777777" w:rsidTr="00A34521">
        <w:trPr>
          <w:trHeight w:val="217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F89AB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北京交通大学</w:t>
            </w:r>
          </w:p>
          <w:p w14:paraId="2C6154FE" w14:textId="77777777" w:rsidR="00536F28" w:rsidRPr="000620DA" w:rsidRDefault="00536F28" w:rsidP="00A34521">
            <w:pPr>
              <w:jc w:val="center"/>
              <w:rPr>
                <w:rFonts w:eastAsia="仿宋_GB2312"/>
                <w:b/>
                <w:sz w:val="52"/>
              </w:rPr>
            </w:pPr>
            <w:r w:rsidRPr="000620DA">
              <w:rPr>
                <w:rFonts w:eastAsia="仿宋_GB2312"/>
                <w:b/>
                <w:sz w:val="52"/>
              </w:rPr>
              <w:t>岗位履职</w:t>
            </w:r>
            <w:r w:rsidR="007A128C" w:rsidRPr="000620DA">
              <w:rPr>
                <w:rFonts w:eastAsia="仿宋_GB2312" w:hint="eastAsia"/>
                <w:b/>
                <w:sz w:val="52"/>
              </w:rPr>
              <w:t>聘期</w:t>
            </w:r>
            <w:r w:rsidRPr="000620DA">
              <w:rPr>
                <w:rFonts w:eastAsia="仿宋_GB2312"/>
                <w:b/>
                <w:sz w:val="52"/>
              </w:rPr>
              <w:t>考核表</w:t>
            </w:r>
          </w:p>
          <w:p w14:paraId="2D064F05" w14:textId="77777777" w:rsidR="00536F28" w:rsidRPr="000620DA" w:rsidRDefault="00536F28" w:rsidP="00A34521">
            <w:pPr>
              <w:jc w:val="center"/>
              <w:rPr>
                <w:sz w:val="36"/>
                <w:szCs w:val="36"/>
              </w:rPr>
            </w:pPr>
            <w:r w:rsidRPr="000620DA">
              <w:rPr>
                <w:rFonts w:eastAsia="仿宋_GB2312"/>
                <w:b/>
                <w:sz w:val="36"/>
                <w:szCs w:val="36"/>
              </w:rPr>
              <w:t>（适用教师岗位、</w:t>
            </w:r>
            <w:r w:rsidRPr="000620DA">
              <w:rPr>
                <w:rFonts w:eastAsia="仿宋_GB2312" w:hint="eastAsia"/>
                <w:b/>
                <w:sz w:val="36"/>
                <w:szCs w:val="36"/>
              </w:rPr>
              <w:t>院系其他</w:t>
            </w:r>
            <w:r w:rsidRPr="000620DA">
              <w:rPr>
                <w:rFonts w:eastAsia="仿宋_GB2312"/>
                <w:b/>
                <w:sz w:val="36"/>
                <w:szCs w:val="36"/>
              </w:rPr>
              <w:t>专技岗位）</w:t>
            </w:r>
          </w:p>
        </w:tc>
      </w:tr>
      <w:tr w:rsidR="00536F28" w:rsidRPr="000620DA" w14:paraId="02850606" w14:textId="77777777" w:rsidTr="00A34521">
        <w:trPr>
          <w:trHeight w:val="4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9C204" w14:textId="77777777" w:rsidR="00536F28" w:rsidRPr="000620DA" w:rsidRDefault="00536F28" w:rsidP="00A34521">
            <w:pPr>
              <w:wordWrap w:val="0"/>
              <w:spacing w:line="240" w:lineRule="exact"/>
              <w:jc w:val="right"/>
              <w:rPr>
                <w:rFonts w:eastAsia="黑体"/>
                <w:sz w:val="24"/>
              </w:rPr>
            </w:pPr>
          </w:p>
        </w:tc>
      </w:tr>
      <w:tr w:rsidR="00536F28" w:rsidRPr="000620DA" w14:paraId="0FFB4DF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BD3E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CBBAF" w14:textId="77777777" w:rsidR="00536F28" w:rsidRPr="000620DA" w:rsidRDefault="00536F28" w:rsidP="006E3F4D">
            <w:pPr>
              <w:rPr>
                <w:rFonts w:eastAsia="黑体"/>
                <w:b/>
                <w:sz w:val="24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单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称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58EFFC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bookmarkStart w:id="2" w:name="department"/>
            <w:bookmarkEnd w:id="2"/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交通运输学院</w:t>
            </w:r>
          </w:p>
        </w:tc>
      </w:tr>
      <w:tr w:rsidR="00536F28" w:rsidRPr="000620DA" w14:paraId="7A50BE2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BF30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05CB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姓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      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A8F876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林柏梁</w:t>
            </w:r>
          </w:p>
        </w:tc>
      </w:tr>
      <w:tr w:rsidR="00536F28" w:rsidRPr="000620DA" w14:paraId="71215F5F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BBE9B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EB18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一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级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学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6C6B2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交通运输工程</w:t>
            </w:r>
          </w:p>
        </w:tc>
      </w:tr>
      <w:tr w:rsidR="00536F28" w:rsidRPr="000620DA" w14:paraId="0DF714F6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AF02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FE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研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究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方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  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向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 xml:space="preserve"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1BF0F1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交通运输规划与管理</w:t>
            </w:r>
          </w:p>
        </w:tc>
      </w:tr>
      <w:tr w:rsidR="00536F28" w:rsidRPr="000620DA" w14:paraId="17E5BE91" w14:textId="77777777" w:rsidTr="00A34521">
        <w:trPr>
          <w:trHeight w:hRule="exact" w:val="851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BD8D0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8D4A" w14:textId="77777777" w:rsidR="00536F28" w:rsidRPr="000620DA" w:rsidRDefault="00536F28" w:rsidP="006E3F4D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现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专业技术岗位</w:t>
            </w:r>
            <w:r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E0EAD" w14:textId="77777777" w:rsidR="00536F28" w:rsidRPr="000620DA" w:rsidRDefault="00B316A8" w:rsidP="006E3F4D">
            <w:pPr>
              <w:rPr>
                <w:rFonts w:eastAsia="楷体_GB2312"/>
                <w:bCs/>
                <w:sz w:val="32"/>
                <w:szCs w:val="32"/>
              </w:rPr>
            </w:pPr>
            <w:r>
              <w:rPr>
                <w:rFonts w:eastAsia="楷体_GB2312" w:hint="eastAsia"/>
                <w:bCs/>
                <w:sz w:val="32"/>
                <w:szCs w:val="32"/>
              </w:rPr>
              <w:t xml:space="preserve">教授二级</w:t>
            </w:r>
          </w:p>
        </w:tc>
      </w:tr>
      <w:tr w:rsidR="00536F28" w:rsidRPr="000620DA" w14:paraId="2436180D" w14:textId="77777777" w:rsidTr="003E7BBD">
        <w:trPr>
          <w:trHeight w:hRule="exact" w:val="1234"/>
        </w:trPr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C9199" w14:textId="77777777" w:rsidR="00536F28" w:rsidRPr="000620DA" w:rsidRDefault="00536F28" w:rsidP="00A34521">
            <w:pPr>
              <w:spacing w:line="240" w:lineRule="exact"/>
              <w:rPr>
                <w:rFonts w:eastAsia="黑体"/>
                <w:sz w:val="24"/>
              </w:rPr>
            </w:pPr>
          </w:p>
        </w:tc>
        <w:tc>
          <w:tcPr>
            <w:tcW w:w="15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A7B04" w14:textId="77777777" w:rsidR="00536F28" w:rsidRPr="000620DA" w:rsidRDefault="007A128C" w:rsidP="007A3FC7">
            <w:pPr>
              <w:rPr>
                <w:rFonts w:eastAsia="楷体_GB2312"/>
                <w:b/>
                <w:bCs/>
                <w:sz w:val="32"/>
                <w:szCs w:val="32"/>
              </w:rPr>
            </w:pP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聘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期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起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止</w:t>
            </w:r>
            <w:r w:rsidR="007A3FC7" w:rsidRPr="000620DA">
              <w:rPr>
                <w:rFonts w:eastAsia="楷体_GB2312" w:hint="eastAsia"/>
                <w:b/>
                <w:bCs/>
                <w:sz w:val="32"/>
                <w:szCs w:val="32"/>
              </w:rPr>
              <w:t xml:space="preserve"> </w:t>
            </w:r>
            <w:r w:rsidRPr="000620DA">
              <w:rPr>
                <w:rFonts w:eastAsia="楷体_GB2312" w:hint="eastAsia"/>
                <w:b/>
                <w:bCs/>
                <w:sz w:val="32"/>
                <w:szCs w:val="32"/>
              </w:rPr>
              <w:t>时间</w:t>
            </w:r>
            <w:r w:rsidR="00536F28" w:rsidRPr="000620DA">
              <w:rPr>
                <w:rFonts w:eastAsia="楷体_GB2312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9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E1986" w14:textId="77777777" w:rsidR="00536F28" w:rsidRPr="003E7BBD" w:rsidRDefault="00120F4A" w:rsidP="003E7BBD">
            <w:pPr>
              <w:jc w:val="left"/>
              <w:rPr>
                <w:rFonts w:eastAsia="黑体"/>
                <w:sz w:val="28"/>
                <w:szCs w:val="28"/>
              </w:rPr>
            </w:pPr>
            <w:r w:rsidRPr="00120F4A">
              <w:rPr>
                <w:rFonts w:ascii="楷体" w:eastAsia="楷体" w:hAnsi="楷体" w:hint="eastAsia"/>
                <w:sz w:val="28"/>
                <w:szCs w:val="28"/>
              </w:rPr>
              <w:t xml:space="preserve">2021-01-01至</w:t>
            </w:r>
            <w:r w:rsidRPr="00120F4A">
              <w:rPr>
                <w:rFonts w:eastAsia="黑体" w:hint="eastAsia"/>
                <w:sz w:val="28"/>
                <w:szCs w:val="28"/>
              </w:rPr>
              <w:t xml:space="preserve">2024-12-31 </w:t>
            </w:r>
          </w:p>
        </w:tc>
      </w:tr>
    </w:tbl>
    <w:p w14:paraId="4A45738D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56ED757" w14:textId="77777777" w:rsidR="00536F28" w:rsidRPr="009B5AAB" w:rsidRDefault="00536F28" w:rsidP="00536F28">
      <w:pPr>
        <w:jc w:val="center"/>
        <w:rPr>
          <w:rFonts w:eastAsia="黑体"/>
          <w:sz w:val="28"/>
          <w:szCs w:val="28"/>
        </w:rPr>
      </w:pPr>
    </w:p>
    <w:p w14:paraId="68480CC1" w14:textId="77777777" w:rsidR="00526E3D" w:rsidRPr="000620DA" w:rsidRDefault="00526E3D" w:rsidP="00536F28">
      <w:pPr>
        <w:jc w:val="center"/>
        <w:rPr>
          <w:rFonts w:eastAsia="黑体"/>
          <w:sz w:val="28"/>
          <w:szCs w:val="28"/>
        </w:rPr>
      </w:pPr>
    </w:p>
    <w:p w14:paraId="2F1E3463" w14:textId="77777777" w:rsidR="00536F28" w:rsidRPr="000620DA" w:rsidRDefault="00536F28" w:rsidP="00536F28">
      <w:pPr>
        <w:jc w:val="center"/>
        <w:rPr>
          <w:rFonts w:eastAsia="黑体"/>
          <w:sz w:val="28"/>
          <w:szCs w:val="28"/>
        </w:rPr>
      </w:pPr>
      <w:r w:rsidRPr="000620DA">
        <w:rPr>
          <w:rFonts w:eastAsia="黑体" w:hAnsi="黑体"/>
          <w:sz w:val="28"/>
          <w:szCs w:val="28"/>
        </w:rPr>
        <w:t>填表时间：</w:t>
      </w:r>
      <w:r w:rsidRPr="000620DA">
        <w:rPr>
          <w:rFonts w:eastAsia="黑体"/>
          <w:sz w:val="28"/>
          <w:szCs w:val="28"/>
        </w:rPr>
        <w:t xml:space="preserve">   </w:t>
      </w:r>
      <w:r w:rsidR="00B316A8">
        <w:rPr>
          <w:rFonts w:eastAsia="黑体" w:hint="eastAsia"/>
          <w:sz w:val="28"/>
          <w:szCs w:val="28"/>
        </w:rPr>
        <w:t xml:space="preserve">2024</w:t>
      </w:r>
      <w:r w:rsidRPr="000620DA">
        <w:rPr>
          <w:rFonts w:eastAsia="黑体" w:hAnsi="黑体"/>
          <w:sz w:val="28"/>
          <w:szCs w:val="28"/>
        </w:rPr>
        <w:t>年</w:t>
      </w:r>
      <w:r w:rsidR="00B316A8">
        <w:rPr>
          <w:rFonts w:eastAsia="黑体" w:hint="eastAsia"/>
          <w:sz w:val="28"/>
          <w:szCs w:val="28"/>
        </w:rPr>
        <w:t xml:space="preserve">12</w:t>
      </w:r>
      <w:r w:rsidRPr="000620DA">
        <w:rPr>
          <w:rFonts w:eastAsia="黑体" w:hAnsi="黑体"/>
          <w:sz w:val="28"/>
          <w:szCs w:val="28"/>
        </w:rPr>
        <w:t>月</w:t>
      </w:r>
      <w:r w:rsidR="00B316A8">
        <w:rPr>
          <w:rFonts w:eastAsia="黑体" w:hint="eastAsia"/>
          <w:sz w:val="28"/>
          <w:szCs w:val="28"/>
        </w:rPr>
        <w:t xml:space="preserve">18</w:t>
      </w:r>
      <w:r w:rsidRPr="000620DA">
        <w:rPr>
          <w:rFonts w:eastAsia="黑体" w:hAnsi="黑体"/>
          <w:sz w:val="28"/>
          <w:szCs w:val="28"/>
        </w:rPr>
        <w:t>日</w:t>
      </w:r>
    </w:p>
    <w:p w14:paraId="34CC7F80" w14:textId="77777777" w:rsidR="00AA4709" w:rsidRPr="000620DA" w:rsidRDefault="002267B3" w:rsidP="00447D89">
      <w:r w:rsidRPr="000620DA">
        <w:rPr>
          <w:rFonts w:eastAsia="黑体"/>
          <w:bCs/>
          <w:sz w:val="24"/>
        </w:rPr>
        <w:br w:type="page"/>
      </w:r>
      <w:r w:rsidR="00536F28" w:rsidRPr="000620DA">
        <w:rPr>
          <w:rFonts w:eastAsia="黑体" w:hint="eastAsia"/>
          <w:bCs/>
          <w:sz w:val="24"/>
        </w:rPr>
        <w:lastRenderedPageBreak/>
        <w:t>一</w:t>
      </w:r>
      <w:r w:rsidR="00AA4709" w:rsidRPr="000620DA">
        <w:rPr>
          <w:rFonts w:eastAsia="黑体"/>
          <w:bCs/>
          <w:sz w:val="24"/>
        </w:rPr>
        <w:t>、本</w:t>
      </w:r>
      <w:r w:rsidR="007A128C" w:rsidRPr="000620DA">
        <w:rPr>
          <w:rFonts w:eastAsia="黑体" w:hint="eastAsia"/>
          <w:bCs/>
          <w:sz w:val="24"/>
        </w:rPr>
        <w:t>聘期</w:t>
      </w:r>
      <w:r w:rsidR="00752911" w:rsidRPr="000620DA">
        <w:rPr>
          <w:rFonts w:eastAsia="黑体"/>
          <w:bCs/>
          <w:sz w:val="24"/>
        </w:rPr>
        <w:t>承担</w:t>
      </w:r>
      <w:r w:rsidR="00AA4709" w:rsidRPr="000620DA">
        <w:rPr>
          <w:rFonts w:eastAsia="黑体"/>
          <w:bCs/>
          <w:sz w:val="24"/>
        </w:rPr>
        <w:t>主要教学工作（含实验教学工作）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"/>
        <w:gridCol w:w="1260"/>
        <w:gridCol w:w="3420"/>
        <w:gridCol w:w="720"/>
        <w:gridCol w:w="900"/>
        <w:gridCol w:w="1800"/>
        <w:gridCol w:w="951"/>
      </w:tblGrid>
      <w:tr w:rsidR="005C0795" w:rsidRPr="000620DA" w14:paraId="1176C526" w14:textId="77777777" w:rsidTr="008C4352">
        <w:trPr>
          <w:trHeight w:val="510"/>
          <w:jc w:val="center"/>
        </w:trPr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441A8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序号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3BB973F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学年学期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A627AD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课程名称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4CDEE1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B0F3F13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本人实讲</w:t>
            </w:r>
          </w:p>
          <w:p w14:paraId="32F36D82" w14:textId="77777777" w:rsidR="005C0795" w:rsidRPr="000620DA" w:rsidRDefault="005C0795" w:rsidP="00AE5D29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学时数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FBCD125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课程</w:t>
            </w:r>
          </w:p>
          <w:p w14:paraId="49B045C4" w14:textId="77777777" w:rsidR="005C0795" w:rsidRPr="000620DA" w:rsidRDefault="005C0795" w:rsidP="00391E56">
            <w:pPr>
              <w:adjustRightInd w:val="0"/>
              <w:spacing w:line="360" w:lineRule="atLeast"/>
              <w:jc w:val="center"/>
              <w:rPr>
                <w:b/>
              </w:rPr>
            </w:pPr>
            <w:r w:rsidRPr="000620DA">
              <w:rPr>
                <w:b/>
              </w:rPr>
              <w:t>类别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15B6E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授课</w:t>
            </w:r>
          </w:p>
          <w:p w14:paraId="39CD3BAA" w14:textId="77777777" w:rsidR="005C0795" w:rsidRPr="000620DA" w:rsidRDefault="005C0795" w:rsidP="00AE5D29">
            <w:pPr>
              <w:adjustRightInd w:val="0"/>
              <w:spacing w:line="360" w:lineRule="atLeast"/>
              <w:ind w:rightChars="5" w:right="10"/>
              <w:jc w:val="center"/>
              <w:rPr>
                <w:b/>
              </w:rPr>
            </w:pPr>
            <w:r w:rsidRPr="000620DA">
              <w:rPr>
                <w:b/>
              </w:rPr>
              <w:t>人数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交通运输专业复杂问题研究系列讲座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139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2021-2022-1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运输资源配置理论与应用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交通运输专业复杂工程问题研究系列讲座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121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39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2022-2023-1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运输资源配置理论与应用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27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交通运输专业复杂工程问题研究系列讲座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114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12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32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13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31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14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2023-2024-1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运输资源配置理论与应用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55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15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铁路运输组织优化理论与技术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33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16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运输资源配置理论与应用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研究生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47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17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运输组织学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48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30</w:t>
            </w:r>
          </w:p>
        </w:tc>
      </w:tr>
      <w:tr w:rsidR="005C0795" w:rsidRPr="000620DA" w14:paraId="0BC013FB" w14:textId="77777777" w:rsidTr="00E86DAE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75F4DC" w14:textId="77777777" w:rsidR="005C0795" w:rsidRPr="000620DA" w:rsidRDefault="005C0795" w:rsidP="00AE5D29">
            <w:pPr>
              <w:adjustRightInd w:val="0"/>
              <w:jc w:val="center"/>
            </w:pPr>
            <w:bookmarkStart w:id="3" w:name="teachWorkStart"/>
            <w:bookmarkEnd w:id="3"/>
            <w:r>
              <w:t xml:space="preserve">18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3F5C4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2024-2025-1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4377B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交通运输专业复杂工程问题研究系列讲座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915728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C95B8A" w14:textId="77777777" w:rsidR="005C0795" w:rsidRPr="000620DA" w:rsidRDefault="005C0795" w:rsidP="00AE5D29">
            <w:pPr>
              <w:adjustRightInd w:val="0"/>
              <w:jc w:val="center"/>
            </w:pPr>
            <w:r>
              <w:rPr>
                <w:rFonts w:hint="eastAsia"/>
              </w:rPr>
              <w:t xml:space="preserve">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C9BE4F" w14:textId="77777777" w:rsidR="005C0795" w:rsidRPr="000620DA" w:rsidRDefault="005C0795" w:rsidP="00AE5D29">
            <w:pPr>
              <w:adjustRightInd w:val="0"/>
              <w:jc w:val="center"/>
            </w:pPr>
            <w:r w:rsidRPr="00B316A8">
              <w:t xml:space="preserve">本科生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96BC3C" w14:textId="77777777" w:rsidR="005C0795" w:rsidRPr="000620DA" w:rsidRDefault="005C0795" w:rsidP="00AE5D29">
            <w:pPr>
              <w:adjustRightInd w:val="0"/>
              <w:jc w:val="center"/>
            </w:pPr>
            <w:r w:rsidRPr="000B0028">
              <w:t xml:space="preserve">137</w:t>
            </w:r>
          </w:p>
        </w:tc>
      </w:tr>
      <w:tr w:rsidR="005C0795" w:rsidRPr="000620DA" w14:paraId="335EBA99" w14:textId="77777777" w:rsidTr="00915300">
        <w:trPr>
          <w:trHeight w:val="510"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2CB30EA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8206BB5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D0CB6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B1827A7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8B6079C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ED29F" w14:textId="77777777" w:rsidR="005C0795" w:rsidRPr="000620DA" w:rsidRDefault="005C0795" w:rsidP="00AE5D29">
            <w:pPr>
              <w:adjustRightInd w:val="0"/>
              <w:jc w:val="center"/>
            </w:pP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30DA2" w14:textId="77777777" w:rsidR="005C0795" w:rsidRPr="000620DA" w:rsidRDefault="005C0795" w:rsidP="00AE5D29">
            <w:pPr>
              <w:adjustRightInd w:val="0"/>
              <w:jc w:val="center"/>
            </w:pPr>
          </w:p>
        </w:tc>
      </w:tr>
      <w:tr w:rsidR="00AE5D29" w:rsidRPr="000620DA" w14:paraId="4DEE7D39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942A4" w14:textId="77777777" w:rsidR="00AE5D29" w:rsidRPr="008A717A" w:rsidRDefault="00117A77" w:rsidP="008A717A">
            <w:pPr>
              <w:rPr>
                <w:rFonts w:ascii="宋体" w:hAnsi="宋体"/>
                <w:szCs w:val="21"/>
              </w:rPr>
            </w:pPr>
            <w:bookmarkStart w:id="4" w:name="teachWorkStatistic"/>
            <w:bookmarkEnd w:id="4"/>
            <w:r w:rsidRPr="000620DA">
              <w:t>备注：</w:t>
            </w:r>
            <w:r w:rsidR="006E583B">
              <w:rPr>
                <w:rFonts w:hint="eastAsia"/>
              </w:rPr>
              <w:t xml:space="preserve"/>
            </w:r>
          </w:p>
        </w:tc>
      </w:tr>
      <w:tr w:rsidR="00AE5D29" w:rsidRPr="000620DA" w14:paraId="1D9103B3" w14:textId="77777777">
        <w:trPr>
          <w:trHeight w:val="510"/>
          <w:jc w:val="center"/>
        </w:trPr>
        <w:tc>
          <w:tcPr>
            <w:tcW w:w="9469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46BFE9" w14:textId="77777777" w:rsidR="0046607D" w:rsidRPr="000620DA" w:rsidRDefault="00117A77" w:rsidP="00D6257D">
            <w:pPr>
              <w:adjustRightInd w:val="0"/>
              <w:ind w:left="630" w:hangingChars="300" w:hanging="630"/>
            </w:pPr>
            <w:r w:rsidRPr="000620DA">
              <w:t>小计：</w:t>
            </w:r>
            <w:r w:rsidR="00DE1AB6" w:rsidRPr="000620DA">
              <w:t>①</w:t>
            </w:r>
            <w:r w:rsidR="000038A7" w:rsidRPr="000620DA">
              <w:t>本人</w:t>
            </w:r>
            <w:r w:rsidRPr="000620DA">
              <w:t>总授课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330</w:t>
            </w:r>
            <w:r w:rsidRPr="000620DA">
              <w:t xml:space="preserve"> </w:t>
            </w:r>
            <w:r w:rsidRPr="000620DA">
              <w:t>学时；其中本科课程</w:t>
            </w:r>
            <w:r w:rsidR="00D24DED" w:rsidRPr="000620DA">
              <w:t>授课</w:t>
            </w:r>
            <w:r w:rsidRPr="000620DA">
              <w:t xml:space="preserve"> </w:t>
            </w:r>
            <w:r w:rsidR="006F42C7">
              <w:rPr>
                <w:rFonts w:hint="eastAsia"/>
              </w:rPr>
              <w:t xml:space="preserve">122</w:t>
            </w:r>
            <w:r w:rsidRPr="000620DA">
              <w:t xml:space="preserve"> </w:t>
            </w:r>
            <w:r w:rsidRPr="000620DA">
              <w:t>学时</w:t>
            </w:r>
            <w:r w:rsidR="005C0795">
              <w:rPr>
                <w:rFonts w:hint="eastAsia"/>
              </w:rPr>
              <w:t>,</w:t>
            </w:r>
            <w:r w:rsidR="005C0795">
              <w:rPr>
                <w:rFonts w:hint="eastAsia"/>
              </w:rPr>
              <w:t>研究生</w:t>
            </w:r>
            <w:r w:rsidR="005C0795">
              <w:t>课程授课</w:t>
            </w:r>
            <w:r w:rsidR="00A677AB">
              <w:rPr>
                <w:rFonts w:hint="eastAsia"/>
              </w:rPr>
              <w:t xml:space="preserve">208</w:t>
            </w:r>
            <w:r w:rsidR="005C0795">
              <w:rPr>
                <w:rFonts w:hint="eastAsia"/>
              </w:rPr>
              <w:t>学时</w:t>
            </w:r>
            <w:r w:rsidR="005C0795">
              <w:t>。</w:t>
            </w:r>
          </w:p>
          <w:p w14:paraId="223D1D12" w14:textId="77777777" w:rsidR="00AE5D29" w:rsidRPr="000620DA" w:rsidRDefault="00DE1AB6" w:rsidP="0046607D">
            <w:pPr>
              <w:adjustRightInd w:val="0"/>
              <w:ind w:leftChars="300" w:left="630"/>
            </w:pPr>
            <w:r w:rsidRPr="000620DA">
              <w:rPr>
                <w:rFonts w:ascii="宋体" w:hAnsi="宋体" w:cs="宋体" w:hint="eastAsia"/>
              </w:rPr>
              <w:t>②</w:t>
            </w:r>
            <w:r w:rsidR="00D6257D" w:rsidRPr="000620DA">
              <w:t>指导本科毕业设计</w:t>
            </w:r>
            <w:r w:rsidR="00D6257D" w:rsidRPr="000620DA">
              <w:t xml:space="preserve"> </w:t>
            </w:r>
            <w:r w:rsidR="006F42C7">
              <w:rPr>
                <w:rFonts w:hint="eastAsia"/>
              </w:rPr>
              <w:t xml:space="preserve"/>
            </w:r>
            <w:r w:rsidR="00D6257D" w:rsidRPr="000620DA">
              <w:t xml:space="preserve"> </w:t>
            </w:r>
            <w:r w:rsidR="00D6257D" w:rsidRPr="000620DA">
              <w:t>人</w:t>
            </w:r>
            <w:r w:rsidR="00117A77" w:rsidRPr="000620DA">
              <w:t>。</w:t>
            </w:r>
          </w:p>
        </w:tc>
      </w:tr>
    </w:tbl>
    <w:p w14:paraId="5F479A6E" w14:textId="77777777" w:rsidR="009D0D51" w:rsidRPr="000620DA" w:rsidRDefault="009D0D51" w:rsidP="00447D89"/>
    <w:p w14:paraId="58FC54D6" w14:textId="77777777" w:rsidR="0099554B" w:rsidRPr="000620DA" w:rsidRDefault="00536F28" w:rsidP="00447D89">
      <w:r w:rsidRPr="000620DA">
        <w:rPr>
          <w:rFonts w:eastAsia="黑体" w:hint="eastAsia"/>
          <w:sz w:val="24"/>
        </w:rPr>
        <w:t>二</w:t>
      </w:r>
      <w:r w:rsidR="0099554B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99554B" w:rsidRPr="000620DA">
        <w:rPr>
          <w:rFonts w:eastAsia="黑体"/>
          <w:sz w:val="24"/>
        </w:rPr>
        <w:t>指导研究生情况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260"/>
        <w:gridCol w:w="6383"/>
      </w:tblGrid>
      <w:tr w:rsidR="0046607D" w:rsidRPr="000620DA" w14:paraId="60A0CA6A" w14:textId="77777777" w:rsidTr="00A34521">
        <w:trPr>
          <w:jc w:val="center"/>
        </w:trPr>
        <w:tc>
          <w:tcPr>
            <w:tcW w:w="1825" w:type="dxa"/>
            <w:vAlign w:val="center"/>
          </w:tcPr>
          <w:p w14:paraId="634F7EA4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类别</w:t>
            </w:r>
          </w:p>
        </w:tc>
        <w:tc>
          <w:tcPr>
            <w:tcW w:w="1260" w:type="dxa"/>
            <w:vAlign w:val="center"/>
          </w:tcPr>
          <w:p w14:paraId="7BBA3EC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人数</w:t>
            </w:r>
          </w:p>
        </w:tc>
        <w:tc>
          <w:tcPr>
            <w:tcW w:w="6383" w:type="dxa"/>
            <w:vAlign w:val="center"/>
          </w:tcPr>
          <w:p w14:paraId="33084DE3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学生姓名</w:t>
            </w:r>
          </w:p>
        </w:tc>
      </w:tr>
      <w:tr w:rsidR="0046607D" w:rsidRPr="000620DA" w14:paraId="26F3C3E9" w14:textId="77777777" w:rsidTr="00A34521">
        <w:trPr>
          <w:jc w:val="center"/>
        </w:trPr>
        <w:tc>
          <w:tcPr>
            <w:tcW w:w="1825" w:type="dxa"/>
            <w:vAlign w:val="center"/>
          </w:tcPr>
          <w:p w14:paraId="13823341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指导博士生</w:t>
            </w:r>
          </w:p>
        </w:tc>
        <w:tc>
          <w:tcPr>
            <w:tcW w:w="1260" w:type="dxa"/>
            <w:vAlign w:val="center"/>
          </w:tcPr>
          <w:p w14:paraId="04F509ED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10</w:t>
            </w:r>
          </w:p>
        </w:tc>
        <w:tc>
          <w:tcPr>
            <w:tcW w:w="6383" w:type="dxa"/>
            <w:vAlign w:val="center"/>
          </w:tcPr>
          <w:p w14:paraId="478A7D3F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牛学果(20114036),古玉雪(20114040),王振宇(21114036),李想(21114043),孟羽菲(22110256),钟文健(22110267),沈姚铭(19114048),张泽锡(18114056),赵伊楠(17114216),赵娟(14114243)</w:t>
            </w:r>
          </w:p>
        </w:tc>
      </w:tr>
      <w:tr w:rsidR="0046607D" w:rsidRPr="000620DA" w14:paraId="5692771F" w14:textId="77777777" w:rsidTr="00A34521">
        <w:trPr>
          <w:jc w:val="center"/>
        </w:trPr>
        <w:tc>
          <w:tcPr>
            <w:tcW w:w="1825" w:type="dxa"/>
            <w:vAlign w:val="center"/>
          </w:tcPr>
          <w:p w14:paraId="70AF9C4E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指导硕士生</w:t>
            </w:r>
          </w:p>
        </w:tc>
        <w:tc>
          <w:tcPr>
            <w:tcW w:w="1260" w:type="dxa"/>
            <w:vAlign w:val="center"/>
          </w:tcPr>
          <w:p w14:paraId="1C0C544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19</w:t>
            </w:r>
          </w:p>
        </w:tc>
        <w:tc>
          <w:tcPr>
            <w:tcW w:w="6383" w:type="dxa"/>
            <w:vAlign w:val="center"/>
          </w:tcPr>
          <w:p w14:paraId="200ABA1C" w14:textId="77777777" w:rsidR="0046607D" w:rsidRPr="000620DA" w:rsidRDefault="006F42C7" w:rsidP="00B316A8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邓妍汝(22120810),韩宁轲(21120819),崔明慧(20120789),李悦箐(20120858),赵小红(19120969),王振宇(19120909),李想(20120856),钟文健(21120968),左淑婷(18120977),杨帆(18120930),刘畅(18120832),黄麒儒(19125714),郭妍宇(19125710),吴燕志(22125782),江雪涛(22140690),赵云(22140726),赵景涛(24125838),陈睿智(24140487),赵如月(20120966)</w:t>
            </w:r>
          </w:p>
        </w:tc>
      </w:tr>
      <w:tr w:rsidR="0046607D" w:rsidRPr="000620DA" w14:paraId="6565E3B6" w14:textId="77777777" w:rsidTr="00A34521">
        <w:trPr>
          <w:jc w:val="center"/>
        </w:trPr>
        <w:tc>
          <w:tcPr>
            <w:tcW w:w="1825" w:type="dxa"/>
            <w:vAlign w:val="center"/>
          </w:tcPr>
          <w:p w14:paraId="4BF0CDE2" w14:textId="77777777" w:rsidR="0046607D" w:rsidRPr="000620DA" w:rsidRDefault="0046607D" w:rsidP="00A34521">
            <w:pPr>
              <w:adjustRightInd w:val="0"/>
              <w:jc w:val="center"/>
              <w:rPr>
                <w:szCs w:val="21"/>
              </w:rPr>
            </w:pPr>
            <w:r w:rsidRPr="000620DA">
              <w:rPr>
                <w:rFonts w:hAnsi="宋体"/>
                <w:szCs w:val="21"/>
              </w:rPr>
              <w:t>指导工程硕士生</w:t>
            </w:r>
          </w:p>
        </w:tc>
        <w:tc>
          <w:tcPr>
            <w:tcW w:w="1260" w:type="dxa"/>
            <w:vAlign w:val="center"/>
          </w:tcPr>
          <w:p w14:paraId="701726F9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7</w:t>
            </w:r>
          </w:p>
        </w:tc>
        <w:tc>
          <w:tcPr>
            <w:tcW w:w="6383" w:type="dxa"/>
            <w:vAlign w:val="center"/>
          </w:tcPr>
          <w:p w14:paraId="433F106C" w14:textId="77777777" w:rsidR="0046607D" w:rsidRPr="000620DA" w:rsidRDefault="006F42C7" w:rsidP="00A34521">
            <w:pPr>
              <w:adjustRightInd w:val="0"/>
              <w:jc w:val="center"/>
              <w:rPr>
                <w:szCs w:val="21"/>
              </w:rPr>
            </w:pPr>
            <w:r>
              <w:rPr>
                <w:rFonts w:hint="eastAsia"/>
              </w:rPr>
              <w:t xml:space="preserve">黄麒儒(19125714),郭妍宇(19125710),吴燕志(22125782),江雪涛(22140690),赵云(22140726),赵景涛(24125838),陈睿智(24140487),</w:t>
            </w:r>
          </w:p>
        </w:tc>
      </w:tr>
      <w:tr w:rsidR="001A4F28" w:rsidRPr="000620DA" w14:paraId="234AC045" w14:textId="77777777" w:rsidTr="00A34521">
        <w:trPr>
          <w:trHeight w:val="517"/>
          <w:jc w:val="center"/>
        </w:trPr>
        <w:tc>
          <w:tcPr>
            <w:tcW w:w="9468" w:type="dxa"/>
            <w:gridSpan w:val="3"/>
            <w:vAlign w:val="center"/>
          </w:tcPr>
          <w:p w14:paraId="10DDAD37" w14:textId="77777777" w:rsidR="001A4F28" w:rsidRPr="008A717A" w:rsidRDefault="001A4F28" w:rsidP="008A717A">
            <w:pPr>
              <w:rPr>
                <w:rFonts w:ascii="宋体" w:hAnsi="宋体"/>
                <w:szCs w:val="21"/>
              </w:rPr>
            </w:pPr>
            <w:r w:rsidRPr="000620DA">
              <w:t>备注：</w:t>
            </w:r>
            <w:r w:rsidR="006F42C7">
              <w:rPr>
                <w:rFonts w:hint="eastAsia"/>
              </w:rPr>
              <w:t xml:space="preserve">
                博士生：沈姚铭、张泽锡、赵伊楠，赵娟，已毕业
                <w:br/>
                硕士生：韩宁轲、吴燕志、江雪涛、崔明慧、李悦箐、赵小红、黄麒儒、郭妍宇、左淑婷、杨帆、刘畅，已毕业
              </w:t>
            </w:r>
          </w:p>
        </w:tc>
      </w:tr>
    </w:tbl>
    <w:p w14:paraId="05BECDC5" w14:textId="77777777" w:rsidR="0099554B" w:rsidRPr="000620DA" w:rsidRDefault="0099554B" w:rsidP="00447D89"/>
    <w:p w14:paraId="03E8A29C" w14:textId="77777777" w:rsidR="00C00C72" w:rsidRPr="000620DA" w:rsidRDefault="00536F28">
      <w:r w:rsidRPr="000620DA">
        <w:rPr>
          <w:rFonts w:eastAsia="黑体" w:hint="eastAsia"/>
          <w:sz w:val="24"/>
        </w:rPr>
        <w:t>三</w:t>
      </w:r>
      <w:r w:rsidR="00C00C72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00C72" w:rsidRPr="000620DA">
        <w:rPr>
          <w:rFonts w:eastAsia="黑体"/>
          <w:sz w:val="24"/>
        </w:rPr>
        <w:t>发表学术论文</w:t>
      </w:r>
      <w:r w:rsidR="00257FE0" w:rsidRPr="000620DA">
        <w:rPr>
          <w:rFonts w:eastAsia="黑体"/>
          <w:sz w:val="24"/>
        </w:rPr>
        <w:t>/</w:t>
      </w:r>
      <w:r w:rsidR="00257FE0" w:rsidRPr="000620DA">
        <w:rPr>
          <w:rFonts w:eastAsia="黑体"/>
          <w:sz w:val="24"/>
        </w:rPr>
        <w:t>出版教材（著作）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438"/>
        <w:gridCol w:w="1260"/>
        <w:gridCol w:w="1620"/>
        <w:gridCol w:w="900"/>
        <w:gridCol w:w="1080"/>
        <w:gridCol w:w="900"/>
        <w:gridCol w:w="1260"/>
        <w:gridCol w:w="591"/>
      </w:tblGrid>
      <w:tr w:rsidR="00EB6278" w:rsidRPr="000620DA" w14:paraId="3D8DC0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EB2FC50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86410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论文题目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教材（著作）名称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079C40B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期刊或会议名称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出版社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62C8AA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期刊号或会议论文集号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统一书号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B90676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  <w:szCs w:val="20"/>
              </w:rPr>
              <w:t>卷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期</w:t>
            </w:r>
            <w:r w:rsidR="009B5C7E" w:rsidRPr="000620DA">
              <w:rPr>
                <w:rFonts w:hint="eastAsia"/>
                <w:b/>
                <w:szCs w:val="20"/>
              </w:rPr>
              <w:t>/</w:t>
            </w:r>
            <w:r w:rsidRPr="000620DA">
              <w:rPr>
                <w:b/>
                <w:szCs w:val="20"/>
              </w:rPr>
              <w:t>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739BB80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发表年月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出版时间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CDB0726" w14:textId="77777777" w:rsidR="00EB6278" w:rsidRPr="000620DA" w:rsidRDefault="002D026C" w:rsidP="00D318B0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作者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9AE1AFD" w14:textId="77777777" w:rsidR="00EB6278" w:rsidRPr="000620DA" w:rsidRDefault="00EB6278" w:rsidP="001E186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检索种类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本人撰写字数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4E421E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检索</w:t>
            </w:r>
          </w:p>
          <w:p w14:paraId="604B2315" w14:textId="77777777" w:rsidR="00EB6278" w:rsidRPr="000620DA" w:rsidRDefault="00EB6278" w:rsidP="00BA44F8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Ansi="宋体"/>
                <w:b/>
              </w:rPr>
              <w:t>序号</w:t>
            </w:r>
            <w:r w:rsidR="00B316A8" w:rsidRPr="00B316A8">
              <w:rPr>
                <w:rFonts w:hAnsi="宋体"/>
                <w:b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Integrating traffic routing optimization and train formation plan using simulated annealing algorithm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APPLIED MATHEMATICAL MODELLING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0307-904X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,93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,811-830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林柏梁,赵伊楠,林睿熙,刘畅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基于库存理论的铁路始发直达运输产品设计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铁道运输与经济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1003-1421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,02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,43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,103-109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杨帆,赵伊楠,范丁元,左淑婷,刘畅,杨沐,倪少权,林柏梁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带资金预算约束的动车组高级修计划优化研究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,09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,43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林柏梁,沈姚铭,王忠凯,赵伊楠,王振宇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列车开行方案优化中的机车交路影响研究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林柏梁,王振宇,倪少权,赵伊楠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综合考虑区段列车与直达列车的编组计划优化方法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中国铁道科学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1001-4632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,06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,171-180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林柏梁,张泽锡,王振宇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Synchronized optimization of EMU train assignment and second-level preventive maintenance scheduling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RELIABILITY ENGINEERING &amp; SYSTEM SAFETY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0951-8320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,215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,None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2021-11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林柏梁,赵伊楠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Fuzzy Programming Approach for the Electric Multiple Unit Circulation Planning Problem Using Simulated Annealing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Record: Journal of the Transportation Research Board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0361-1981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,2676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,7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,456-467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林柏梁,赵伊楠,李建,林睿熙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Synchronized Optimization for Service Scheduling, Train Parking and Routing at High-Speed Rail Maintenance Depot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IEEE Transactions on Intelligent Transportation Systems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1524-9050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,4525 - 4540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王家喜,赵伊楠,Gronalt,林柏梁,武建平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Shipment Path Planning for Rail Networks Considering Elastic Capacity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IEEE Intelligent Transportation Systems Magazine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1939-1390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,160-174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林柏梁,赵伊楠,林睿熙,刘畅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多供应商大宗整列直达列车联动发车分析研究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华东交通大学学报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1005-0523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,39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,17-23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林柏梁,赵小红,孟羽菲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高铁动车组长周期高级修计划优化方法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交通运输工程学报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1671-1637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,396-407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沈姚铭,林柏梁,薛锦波,王忠凯,孟羽菲,许志泉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考虑集结时间的中欧班列直达与中转运输优化模型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中国铁道科学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1001-4632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,157-164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赵娟,林柏梁,刘畅,侯富全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逐级分拣与快递服务网络设计优化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物流研究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2096-8698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,64-74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林柏梁,古玉雪,孟羽菲,赵伊楠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铁路大宗货物直达运输与牵引重量损失的平衡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,9-16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林柏梁,孟羽菲,赵小红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带时间窗的卡车编队路径优化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交通运输系统工程与信息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1009-6744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,22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,253-263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张泽锡,钟文健,林柏梁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铁路车流理论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978-7-113-29587-5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2022-12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808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基于Pareto最优的动车组高级修轮廓计划多目标决策研究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,6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武建平,聂英杰,林柏梁,汤杰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An iterative improvement approach for high-speed train maintenance scheduling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Transportation Research Part B: Methodological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Online ISSN: 1879-2367 | Print ISSN: 0191-2615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,173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,292-312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林柏梁,沈姚铭,王忠凯,倪少权,赵伊楠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19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车底数最小化的动车组交路计划优化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中国铁道科学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1001-4632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,44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,210-221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林柏梁,沈姚铭,钟文健,王振宇,郭倩倩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20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Optimising railcar transfer chain via fuzzy programming and a simulated annealing algorithm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International Journal of Systems Science: Operations &amp;  Logistics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Print ISSN: 2330-2674 Online ISSN: 2330-2682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,10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,1-18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林柏梁,王振宇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21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离所时间限制下动车组交路计划优化研究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铁道学报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1001-8360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,45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,11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,11-19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郭倩倩,王振宇,林柏梁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22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高速铁路动车组错峰运用优化理论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中国铁道出版社有限公司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978-7-113-30448-5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2023-11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>499</w:t>
            </w:r>
            <w:r>
              <w:rPr>
                <w:rFonts w:hint="eastAsia"/>
              </w:rPr>
              <w:t>千</w:t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23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Collaborative optimizing of the train operation plan for high-speed and conventional trains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 TRB Annuel Meeting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林柏梁,孟羽菲,王振宇,钟文健,沈姚铭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24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Optimizing of High-spped train Circulation Plan Considering the Number of Trainsets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 TRB Annuel Meeting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沈姚铭,江雪涛,林柏梁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25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非周期运行图下的动车组司机乘务排班计划优化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2024世界交通运输大会（2024 WTC）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,716-721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钟文健,王忠凯,沈姚铭,林柏梁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26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热备动车组布局与覆盖域优化研究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2024世界交通运输大会（2024 WTC）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,693-697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林柏梁,王振宇,江雪涛,沈姚铭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27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考虑差异到发站的动车组交路计划优化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2024世界交通运输大会（2024 WTC）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/>
            </w:r>
            <w:r>
              <w:rPr>
                <w:rFonts w:hint="eastAsia"/>
              </w:rPr>
              <w:t xml:space="preserve">/</w:t>
            </w:r>
            <w:r w:rsidRPr="00B316A8">
              <w:t xml:space="preserve">,721-725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2024-06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沈姚铭,江雪涛,王振宇,任嘉轩,马博凯,林柏梁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780FAF95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221F9D0" w14:textId="77777777" w:rsidR="00EB6278" w:rsidRPr="000620DA" w:rsidRDefault="00AA44D9" w:rsidP="00BA44F8">
            <w:pPr>
              <w:adjustRightInd w:val="0"/>
              <w:jc w:val="center"/>
            </w:pPr>
            <w:bookmarkStart w:id="5" w:name="paperHighStart"/>
            <w:bookmarkEnd w:id="5"/>
            <w:r>
              <w:lastRenderedPageBreak/>
              <w:t xml:space="preserve">28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794054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Integrating experience management and theoretical decision-making for  optimizing train service network: A case study of China railway operation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A5D753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Research in Transportation Business &amp; Management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42387C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无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7DC2C5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,57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,无</w:t>
            </w:r>
            <w:r>
              <w:rPr>
                <w:rFonts w:hint="eastAsia"/>
              </w:rPr>
              <w:t xml:space="preserve">/</w:t>
            </w:r>
            <w:r w:rsidRPr="00B316A8">
              <w:t xml:space="preserve">,101229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5A5C240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>2024-10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31A046B" w14:textId="77777777" w:rsidR="00EB6278" w:rsidRPr="000620DA" w:rsidRDefault="00B316A8" w:rsidP="00D318B0">
            <w:pPr>
              <w:adjustRightInd w:val="0"/>
              <w:jc w:val="center"/>
            </w:pPr>
            <w:r w:rsidRPr="00B316A8">
              <w:t xml:space="preserve">林柏梁,王振宇,田亚明,Ruixi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8283751" w14:textId="77777777" w:rsidR="00EB6278" w:rsidRPr="000620DA" w:rsidRDefault="007F3AF2" w:rsidP="007F3AF2">
            <w:pPr>
              <w:adjustRightInd w:val="0"/>
              <w:ind w:left="105" w:hangingChars="50" w:hanging="105"/>
            </w:pPr>
            <w:r>
              <w:rPr>
                <w:rFonts w:hint="eastAsia"/>
              </w:rPr>
              <w:t xml:space="preserve"/>
            </w: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DEEBF9" w14:textId="77777777" w:rsidR="00EB6278" w:rsidRPr="000620DA" w:rsidRDefault="00B316A8" w:rsidP="00BA44F8">
            <w:pPr>
              <w:adjustRightInd w:val="0"/>
              <w:jc w:val="center"/>
            </w:pPr>
            <w:r w:rsidRPr="00B316A8">
              <w:t xml:space="preserve"/>
            </w:r>
            <w:r>
              <w:rPr>
                <w:rFonts w:hint="eastAsia"/>
              </w:rPr>
              <w:t xml:space="preserve"/>
            </w:r>
          </w:p>
        </w:tc>
      </w:tr>
      <w:tr w:rsidR="00EB6278" w:rsidRPr="000620DA" w14:paraId="1B6F2ACE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CCFD8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AB937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461559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DE99A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E76C93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2F3CFCA6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1B53D74" w14:textId="77777777" w:rsidR="00EB6278" w:rsidRPr="000620DA" w:rsidRDefault="00EB6278" w:rsidP="00D318B0">
            <w:pPr>
              <w:adjustRightInd w:val="0"/>
              <w:jc w:val="center"/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1035A1E" w14:textId="77777777" w:rsidR="00EB6278" w:rsidRPr="000620DA" w:rsidRDefault="00EB6278" w:rsidP="00BA44F8">
            <w:pPr>
              <w:adjustRightInd w:val="0"/>
              <w:jc w:val="center"/>
            </w:pPr>
          </w:p>
        </w:tc>
        <w:tc>
          <w:tcPr>
            <w:tcW w:w="5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A4F59B" w14:textId="77777777" w:rsidR="00EB6278" w:rsidRPr="000620DA" w:rsidRDefault="00EB6278" w:rsidP="00BA44F8">
            <w:pPr>
              <w:adjustRightInd w:val="0"/>
              <w:jc w:val="center"/>
            </w:pPr>
          </w:p>
        </w:tc>
      </w:tr>
      <w:tr w:rsidR="00BA44F8" w:rsidRPr="000620DA" w14:paraId="1756DFF2" w14:textId="77777777">
        <w:trPr>
          <w:trHeight w:val="602"/>
          <w:jc w:val="center"/>
        </w:trPr>
        <w:tc>
          <w:tcPr>
            <w:tcW w:w="9469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2C9DF1B" w14:textId="77777777" w:rsidR="00BA44F8" w:rsidRDefault="00117A77" w:rsidP="00B316A8">
            <w:pPr>
              <w:adjustRightInd w:val="0"/>
              <w:rPr>
                <w:rFonts w:hAnsi="宋体"/>
              </w:rPr>
            </w:pPr>
            <w:bookmarkStart w:id="6" w:name="paperHighStatistic"/>
            <w:bookmarkEnd w:id="6"/>
            <w:r w:rsidRPr="000620DA">
              <w:rPr>
                <w:rFonts w:hAnsi="宋体"/>
              </w:rPr>
              <w:t>备注：</w:t>
            </w:r>
            <w:r w:rsidR="00B316A8" w:rsidRPr="00B316A8">
              <w:rPr>
                <w:rFonts w:hAnsi="宋体"/>
              </w:rPr>
              <w:t xml:space="preserve"/>
            </w:r>
          </w:p>
          <w:p w14:paraId="6580C01C" w14:textId="77777777" w:rsidR="00C62A3B" w:rsidRPr="000620DA" w:rsidRDefault="00C62A3B" w:rsidP="00B316A8">
            <w:pPr>
              <w:adjustRightInd w:val="0"/>
            </w:pPr>
            <w:r>
              <w:rPr>
                <w:rFonts w:hAnsi="宋体" w:hint="eastAsia"/>
              </w:rPr>
              <w:t xml:space="preserve">      </w:t>
            </w:r>
            <w:r w:rsidRPr="00B316A8">
              <w:rPr>
                <w:rFonts w:hAnsi="宋体"/>
              </w:rPr>
              <w:t xml:space="preserve"/>
            </w:r>
          </w:p>
        </w:tc>
      </w:tr>
      <w:tr w:rsidR="00BA44F8" w:rsidRPr="000620DA" w14:paraId="5205E5AB" w14:textId="77777777">
        <w:trPr>
          <w:trHeight w:val="510"/>
          <w:jc w:val="center"/>
        </w:trPr>
        <w:tc>
          <w:tcPr>
            <w:tcW w:w="9469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D9FE5C" w14:textId="77777777" w:rsidR="00B93DD6" w:rsidRPr="00AC4422" w:rsidRDefault="00117A77" w:rsidP="00BA643F">
            <w:pPr>
              <w:adjustRightInd w:val="0"/>
              <w:ind w:left="630" w:hangingChars="300" w:hanging="630"/>
              <w:rPr>
                <w:rFonts w:asciiTheme="minorEastAsia" w:eastAsiaTheme="minorEastAsia" w:hAnsiTheme="minorEastAsia"/>
              </w:rPr>
            </w:pPr>
            <w:r w:rsidRPr="00AC4422">
              <w:rPr>
                <w:rFonts w:asciiTheme="minorEastAsia" w:eastAsiaTheme="minorEastAsia" w:hAnsiTheme="minorEastAsia"/>
              </w:rPr>
              <w:t>小计：</w:t>
            </w:r>
            <w:r w:rsidR="00B93DD6" w:rsidRPr="00AC4422">
              <w:rPr>
                <w:rFonts w:asciiTheme="minorEastAsia" w:eastAsiaTheme="minorEastAsia" w:hAnsiTheme="minorEastAsia"/>
              </w:rPr>
              <w:t>①</w:t>
            </w:r>
            <w:r w:rsidRPr="00AC4422">
              <w:rPr>
                <w:rFonts w:asciiTheme="minorEastAsia" w:eastAsiaTheme="minorEastAsia" w:hAnsiTheme="minorEastAsia"/>
              </w:rPr>
              <w:t xml:space="preserve">共发表学术论文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26</w:t>
            </w:r>
            <w:r w:rsidRPr="00AC4422">
              <w:rPr>
                <w:rFonts w:asciiTheme="minorEastAsia" w:eastAsiaTheme="minorEastAsia" w:hAnsiTheme="minorEastAsia"/>
              </w:rPr>
              <w:t xml:space="preserve"> 篇。</w:t>
            </w:r>
          </w:p>
          <w:p w14:paraId="17FFF926" w14:textId="77777777" w:rsidR="00BA44F8" w:rsidRPr="000620DA" w:rsidRDefault="00B93DD6" w:rsidP="00B316A8">
            <w:pPr>
              <w:adjustRightInd w:val="0"/>
              <w:ind w:leftChars="300" w:left="630"/>
            </w:pPr>
            <w:r w:rsidRPr="00AC4422">
              <w:rPr>
                <w:rFonts w:asciiTheme="minorEastAsia" w:eastAsiaTheme="minorEastAsia" w:hAnsiTheme="minorEastAsia" w:hint="eastAsia"/>
              </w:rPr>
              <w:t>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共撰写教材或著作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2</w:t>
            </w:r>
            <w:r w:rsidR="00192AB1" w:rsidRPr="00AC4422">
              <w:rPr>
                <w:rFonts w:asciiTheme="minorEastAsia" w:eastAsiaTheme="minorEastAsia" w:hAnsiTheme="minorEastAsia" w:hint="eastAsia"/>
              </w:rPr>
              <w:t xml:space="preserve"> 部，合计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</w:t>
            </w:r>
            <w:r w:rsidR="00B316A8" w:rsidRPr="00AC4422">
              <w:rPr>
                <w:rFonts w:asciiTheme="minorEastAsia" w:eastAsiaTheme="minorEastAsia" w:hAnsiTheme="minorEastAsia" w:hint="eastAsia"/>
              </w:rPr>
              <w:t xml:space="preserve">130.7</w:t>
            </w:r>
            <w:r w:rsidR="00D77039" w:rsidRPr="00AC4422">
              <w:rPr>
                <w:rFonts w:asciiTheme="minorEastAsia" w:eastAsiaTheme="minorEastAsia" w:hAnsiTheme="minorEastAsia"/>
              </w:rPr>
              <w:t xml:space="preserve"> 万字。（多版教材或著作只计算字数最多的一版）。</w:t>
            </w:r>
          </w:p>
        </w:tc>
      </w:tr>
    </w:tbl>
    <w:p w14:paraId="4748BA2C" w14:textId="77777777" w:rsidR="00BA44F8" w:rsidRPr="000620DA" w:rsidRDefault="00BA44F8" w:rsidP="00447D89"/>
    <w:p w14:paraId="4C1AF6C9" w14:textId="77777777" w:rsidR="002C2C6F" w:rsidRPr="000620DA" w:rsidRDefault="00536F28" w:rsidP="002C2C6F">
      <w:r w:rsidRPr="000620DA">
        <w:rPr>
          <w:rFonts w:eastAsia="黑体" w:hint="eastAsia"/>
          <w:bCs/>
          <w:sz w:val="24"/>
        </w:rPr>
        <w:t>四</w:t>
      </w:r>
      <w:r w:rsidR="00F16BB8" w:rsidRPr="000620DA">
        <w:rPr>
          <w:rFonts w:eastAsia="黑体"/>
          <w:bCs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F16BB8" w:rsidRPr="000620DA">
        <w:rPr>
          <w:rFonts w:eastAsia="黑体"/>
          <w:bCs/>
          <w:spacing w:val="20"/>
          <w:sz w:val="24"/>
        </w:rPr>
        <w:t>主要科研项目情况（含教改项目）</w:t>
      </w:r>
    </w:p>
    <w:p w14:paraId="417A5DD4" w14:textId="77777777" w:rsidR="00472426" w:rsidRPr="000620DA" w:rsidRDefault="002C2C6F" w:rsidP="002C2C6F">
      <w:pPr>
        <w:rPr>
          <w:rFonts w:ascii="宋体" w:hAnsi="宋体"/>
          <w:szCs w:val="21"/>
        </w:rPr>
      </w:pPr>
      <w:r w:rsidRPr="000620DA">
        <w:rPr>
          <w:szCs w:val="21"/>
        </w:rPr>
        <w:t>（注：</w:t>
      </w:r>
      <w:r w:rsidR="00472426" w:rsidRPr="000620DA">
        <w:rPr>
          <w:rFonts w:ascii="宋体" w:hAnsi="宋体" w:hint="eastAsia"/>
          <w:szCs w:val="21"/>
        </w:rPr>
        <w:t>①</w:t>
      </w:r>
      <w:r w:rsidRPr="000620DA">
        <w:rPr>
          <w:szCs w:val="21"/>
        </w:rPr>
        <w:t>科研项目</w:t>
      </w:r>
      <w:r w:rsidR="005A649C" w:rsidRPr="000620DA">
        <w:rPr>
          <w:szCs w:val="21"/>
        </w:rPr>
        <w:t>的项目编号填写</w:t>
      </w:r>
      <w:r w:rsidRPr="000620DA">
        <w:rPr>
          <w:szCs w:val="21"/>
        </w:rPr>
        <w:t>MIS</w:t>
      </w:r>
      <w:r w:rsidRPr="000620DA">
        <w:rPr>
          <w:szCs w:val="21"/>
        </w:rPr>
        <w:t>系统中</w:t>
      </w:r>
      <w:r w:rsidR="000639A0" w:rsidRPr="000620DA">
        <w:rPr>
          <w:rFonts w:hint="eastAsia"/>
          <w:szCs w:val="21"/>
        </w:rPr>
        <w:t>的</w:t>
      </w:r>
      <w:r w:rsidRPr="000620DA">
        <w:rPr>
          <w:szCs w:val="21"/>
        </w:rPr>
        <w:t>项目编号，教改项目</w:t>
      </w:r>
      <w:r w:rsidR="005A649C" w:rsidRPr="000620DA">
        <w:rPr>
          <w:szCs w:val="21"/>
        </w:rPr>
        <w:t>的项目编号填写</w:t>
      </w:r>
      <w:r w:rsidR="00CF07FA" w:rsidRPr="000620DA">
        <w:rPr>
          <w:rFonts w:hint="eastAsia"/>
          <w:szCs w:val="21"/>
        </w:rPr>
        <w:t>“</w:t>
      </w:r>
      <w:r w:rsidR="005A649C" w:rsidRPr="000620DA">
        <w:rPr>
          <w:szCs w:val="21"/>
        </w:rPr>
        <w:t>教改项目</w:t>
      </w:r>
      <w:r w:rsidR="00CF07FA" w:rsidRPr="000620DA">
        <w:rPr>
          <w:rFonts w:hint="eastAsia"/>
          <w:szCs w:val="21"/>
        </w:rPr>
        <w:t>”</w:t>
      </w:r>
      <w:r w:rsidR="00693C00" w:rsidRPr="000620DA">
        <w:rPr>
          <w:rFonts w:ascii="宋体" w:hAnsi="宋体" w:hint="eastAsia"/>
          <w:szCs w:val="21"/>
        </w:rPr>
        <w:t>；</w:t>
      </w:r>
    </w:p>
    <w:p w14:paraId="0E6E5B92" w14:textId="77777777" w:rsidR="002C2C6F" w:rsidRPr="000620DA" w:rsidRDefault="00472426" w:rsidP="00472426">
      <w:pPr>
        <w:ind w:firstLineChars="300" w:firstLine="630"/>
      </w:pPr>
      <w:r w:rsidRPr="000620DA">
        <w:rPr>
          <w:rFonts w:ascii="宋体" w:hAnsi="宋体" w:hint="eastAsia"/>
          <w:szCs w:val="21"/>
        </w:rPr>
        <w:t>②</w:t>
      </w:r>
      <w:r w:rsidRPr="000620DA">
        <w:rPr>
          <w:rFonts w:hint="eastAsia"/>
          <w:szCs w:val="21"/>
        </w:rPr>
        <w:t>分担经费指本人本</w:t>
      </w:r>
      <w:r w:rsidR="00714DE8" w:rsidRPr="000620DA">
        <w:rPr>
          <w:rFonts w:hint="eastAsia"/>
          <w:szCs w:val="21"/>
        </w:rPr>
        <w:t>聘期</w:t>
      </w:r>
      <w:r w:rsidR="00802320" w:rsidRPr="000620DA">
        <w:rPr>
          <w:rFonts w:hint="eastAsia"/>
          <w:szCs w:val="21"/>
        </w:rPr>
        <w:t>项目</w:t>
      </w:r>
      <w:r w:rsidRPr="000620DA">
        <w:rPr>
          <w:rFonts w:hint="eastAsia"/>
          <w:szCs w:val="21"/>
        </w:rPr>
        <w:t>分担经费。</w:t>
      </w:r>
      <w:r w:rsidRPr="000620DA">
        <w:rPr>
          <w:szCs w:val="21"/>
        </w:rPr>
        <w:t>）</w:t>
      </w:r>
    </w:p>
    <w:tbl>
      <w:tblPr>
        <w:tblW w:w="9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"/>
        <w:gridCol w:w="992"/>
        <w:gridCol w:w="992"/>
        <w:gridCol w:w="993"/>
        <w:gridCol w:w="992"/>
        <w:gridCol w:w="992"/>
        <w:gridCol w:w="992"/>
        <w:gridCol w:w="993"/>
        <w:gridCol w:w="850"/>
        <w:gridCol w:w="851"/>
        <w:gridCol w:w="739"/>
      </w:tblGrid>
      <w:tr w:rsidR="005C0795" w:rsidRPr="000620DA" w14:paraId="3A54D7BA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BBA37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F0C1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项目编号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015F9A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项目来源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6163CF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项目名称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E2E1219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6879034D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开始时间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5807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DBAA650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完成时间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C8B14A4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2EA3BFA8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负责人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AFC4F0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C714FFC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总经费</w:t>
            </w:r>
          </w:p>
          <w:p w14:paraId="42163B1B" w14:textId="77777777" w:rsidR="005C0795" w:rsidRPr="000620DA" w:rsidRDefault="005C0795" w:rsidP="00BA44F8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(</w:t>
            </w:r>
            <w:r w:rsidRPr="000620DA">
              <w:rPr>
                <w:rFonts w:hint="eastAsia"/>
                <w:b/>
              </w:rPr>
              <w:t>万元</w:t>
            </w:r>
            <w:r w:rsidRPr="000620DA">
              <w:rPr>
                <w:rFonts w:hint="eastAsia"/>
                <w:b/>
              </w:rPr>
              <w:t>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9E65C5D" w14:textId="77777777" w:rsidR="005C0795" w:rsidRPr="000620DA" w:rsidRDefault="005C0795" w:rsidP="00A03942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分担经费</w:t>
            </w:r>
            <w:r w:rsidRPr="000620DA">
              <w:rPr>
                <w:rFonts w:hint="eastAsia"/>
                <w:b/>
                <w:sz w:val="18"/>
                <w:szCs w:val="18"/>
              </w:rPr>
              <w:t>(</w:t>
            </w:r>
            <w:r w:rsidRPr="000620DA">
              <w:rPr>
                <w:rFonts w:hint="eastAsia"/>
                <w:b/>
                <w:sz w:val="18"/>
                <w:szCs w:val="18"/>
              </w:rPr>
              <w:t>万元</w:t>
            </w:r>
            <w:r w:rsidRPr="000620DA">
              <w:rPr>
                <w:rFonts w:hint="eastAsia"/>
                <w:b/>
                <w:sz w:val="18"/>
                <w:szCs w:val="18"/>
              </w:rPr>
              <w:t>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57248A8" w14:textId="77777777" w:rsidR="005C0795" w:rsidRPr="000620DA" w:rsidRDefault="005C0795" w:rsidP="00637294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项目</w:t>
            </w:r>
          </w:p>
          <w:p w14:paraId="4C5A2BF3" w14:textId="77777777" w:rsidR="005C0795" w:rsidRPr="000620DA" w:rsidRDefault="005C0795" w:rsidP="005C0795">
            <w:pPr>
              <w:tabs>
                <w:tab w:val="left" w:pos="4080"/>
                <w:tab w:val="left" w:pos="8400"/>
              </w:tabs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状态</w:t>
            </w:r>
            <w:r w:rsidRPr="00B316A8">
              <w:rPr>
                <w:b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预研-运输组织与能力相关技术研究——大型港口后方辐射区域始发直达和空车运输组织技术研究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4.4688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4.4688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预研-铁路运输组织优化技术研究——路网运输能力协调配置及列车编组计划网络优化技术研究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5.7806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5.7806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预研-铁路运输组织优化技术研究——路网中煤运通道的流量分配及优化技术研究-KTD10009531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4.513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4.513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预研-动车组维修技术深化研究——动车组检修基地检修工艺流程优化研究-KTD12019531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3.575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3.575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预研-电子商务条件下转变货运发展方式关键技术研究——“实货制”条件下铁路路网瓶颈区段流量动态推算技术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7.565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预研-主要干线和编组站能力匹配的研究-KYSD04010531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15.3786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15.3786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预研-计算机编制全国路网技术站列车编组计划研究-KTD07016531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2.8245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2.8245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T15D00361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预研-铁路运力资源管理与配置平台的关键技术研究- KTD14027531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3.3296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3.3296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T15D00371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预研-大宗货物直达运输方案组织及运力配置关键技术- KTD13010531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2015-12-01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9.3482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9.3482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T16L00510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基于时效性的铁路行车组织新方法研究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2016-07-01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T17DJ00090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国家铁路局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新建铁路分流相关通道运量区域路网层面损益评价研究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2017-08-01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65.0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T17D00070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纵向预研基金-铁路总公司课题-KTD15008531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2017-10-09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5.347194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5.347194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T17D00080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纵向预研基金-铁路总公司课题-KTD15007531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2017-10-09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3.663764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3.663764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纵向预研基金-铁路总公司课题-KTD14047531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2017-10-09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7.991168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7.991168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T17D00100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纵向预研基金-铁路总公司课题-KTD14031531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2017-10-09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2022-12-31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7.26264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7.26264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T17D00110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纵向预研基金-铁路总公司项目-KTD14026531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2017-10-09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6.971387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T17D00120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纵向预研基金-铁路总公司课题-KTD14023531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2017-10-09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9.870686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T18L00740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企业自备载运工具共管共用运输组织模式研究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2018-05-28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44.5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T18B500080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国家重点研发计划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铁路客货运效益与服务水平提升技术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2018-05-01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2021-01-31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何世伟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7/26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1608.0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25.97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T20L01340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沈阳局动车组交路计划优化研究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2025-12-31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T20L01350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自然科学横向项目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东北进出关主要通道列车分工研究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2020-11-30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2024-12-31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9.0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T21D00020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铁路总公司（原铁道部）（不再新立项）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动车组高级修能力均衡协调辅助决策关键技术研究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2021-02-18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2023-06-30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林柏梁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1/15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30.0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None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T21JB0100100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川藏铁路专项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川藏铁路特殊运营环境下运输组织和运营管理关键技术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2021-04-01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2023-03-31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魏玉光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20.0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结题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72DF1651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E4DB3A" w14:textId="77777777" w:rsidR="005C0795" w:rsidRPr="000620DA" w:rsidRDefault="005C0795" w:rsidP="000548E9">
            <w:pPr>
              <w:adjustRightInd w:val="0"/>
              <w:jc w:val="center"/>
            </w:pPr>
            <w:bookmarkStart w:id="7" w:name="studyProjectJoinStart"/>
            <w:bookmarkEnd w:id="7"/>
            <w:r>
              <w:t xml:space="preserve"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0C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T22A1500010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FAF7C5D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国家自然科学基金“联合基金项目”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A42EC1A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复杂运输条件下高速动车组运力资源配置与运用优化研究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61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2023-01-01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5E92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 2026-12-31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CE73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lastRenderedPageBreak/>
              <w:t xml:space="preserve">赵鹏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C939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2/9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96F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289.2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561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60.0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2CB789E" w14:textId="77777777" w:rsidR="005C0795" w:rsidRPr="000620DA" w:rsidRDefault="005C0795" w:rsidP="000548E9">
            <w:pPr>
              <w:adjustRightInd w:val="0"/>
              <w:jc w:val="center"/>
            </w:pPr>
            <w:r w:rsidRPr="00B316A8">
              <w:t xml:space="preserve">在研</w:t>
            </w:r>
            <w:r>
              <w:rPr>
                <w:rFonts w:hint="eastAsia"/>
              </w:rPr>
              <w:t xml:space="preserve"/>
            </w:r>
          </w:p>
        </w:tc>
      </w:tr>
      <w:tr w:rsidR="005C0795" w:rsidRPr="000620DA" w14:paraId="08843EBF" w14:textId="77777777" w:rsidTr="006F6779">
        <w:trPr>
          <w:trHeight w:val="510"/>
          <w:jc w:val="center"/>
        </w:trPr>
        <w:tc>
          <w:tcPr>
            <w:tcW w:w="6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68283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E3DA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7C1179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B3876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CA7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C42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02ED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3A7B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483E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37E8" w14:textId="77777777" w:rsidR="005C0795" w:rsidRPr="000620DA" w:rsidRDefault="005C0795" w:rsidP="000548E9">
            <w:pPr>
              <w:adjustRightInd w:val="0"/>
              <w:jc w:val="center"/>
            </w:pPr>
          </w:p>
        </w:tc>
        <w:tc>
          <w:tcPr>
            <w:tcW w:w="73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4E0A0C4" w14:textId="77777777" w:rsidR="005C0795" w:rsidRPr="000620DA" w:rsidRDefault="005C0795" w:rsidP="000548E9">
            <w:pPr>
              <w:adjustRightInd w:val="0"/>
              <w:jc w:val="center"/>
            </w:pPr>
          </w:p>
        </w:tc>
      </w:tr>
      <w:tr w:rsidR="00472426" w:rsidRPr="000620DA" w14:paraId="2F2565E4" w14:textId="77777777">
        <w:trPr>
          <w:trHeight w:val="452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467DA0F" w14:textId="77777777" w:rsidR="00472426" w:rsidRPr="000620DA" w:rsidRDefault="00472426" w:rsidP="00B316A8">
            <w:pPr>
              <w:adjustRightInd w:val="0"/>
            </w:pPr>
            <w:bookmarkStart w:id="8" w:name="studyProjectJoinStatistic"/>
            <w:bookmarkEnd w:id="8"/>
            <w:r w:rsidRPr="000620DA">
              <w:t>备注：</w:t>
            </w:r>
            <w:r w:rsidR="00B316A8" w:rsidRPr="00B316A8">
              <w:t xml:space="preserve"/>
            </w:r>
          </w:p>
        </w:tc>
      </w:tr>
      <w:tr w:rsidR="00472426" w:rsidRPr="000620DA" w14:paraId="7D8ABC06" w14:textId="77777777">
        <w:trPr>
          <w:trHeight w:val="375"/>
          <w:jc w:val="center"/>
        </w:trPr>
        <w:tc>
          <w:tcPr>
            <w:tcW w:w="9987" w:type="dxa"/>
            <w:gridSpan w:val="11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C299A5" w14:textId="77777777" w:rsidR="00472426" w:rsidRPr="00AC4422" w:rsidRDefault="00472426" w:rsidP="00BA44F8">
            <w:pPr>
              <w:adjustRightInd w:val="0"/>
            </w:pPr>
            <w:r w:rsidRPr="00AC4422">
              <w:t>小计：</w:t>
            </w:r>
            <w:r w:rsidRPr="00AC4422">
              <w:t>①</w:t>
            </w:r>
            <w:r w:rsidRPr="00AC4422">
              <w:t>共主持科研项目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21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17</w:t>
            </w:r>
            <w:r w:rsidRPr="00AC4422">
              <w:t xml:space="preserve"> </w:t>
            </w:r>
            <w:r w:rsidRPr="00AC4422">
              <w:t>项</w:t>
            </w:r>
            <w:r w:rsidRPr="00AC4422">
              <w:rPr>
                <w:rFonts w:hint="eastAsia"/>
              </w:rPr>
              <w:t>；参加</w:t>
            </w:r>
            <w:r w:rsidRPr="00AC4422">
              <w:t>科研项目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</w:t>
            </w:r>
            <w:r w:rsidRPr="00AC4422">
              <w:t xml:space="preserve"> </w:t>
            </w:r>
            <w:r w:rsidRPr="00AC4422">
              <w:t>项，其中纵向项目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3</w:t>
            </w:r>
            <w:r w:rsidRPr="00AC4422">
              <w:t xml:space="preserve"> </w:t>
            </w:r>
            <w:r w:rsidRPr="00AC4422">
              <w:t>项。</w:t>
            </w:r>
          </w:p>
          <w:p w14:paraId="6C8D2329" w14:textId="77777777" w:rsidR="00472426" w:rsidRPr="000620DA" w:rsidRDefault="00472426" w:rsidP="00B316A8">
            <w:pPr>
              <w:adjustRightInd w:val="0"/>
              <w:ind w:firstLineChars="300" w:firstLine="630"/>
            </w:pPr>
            <w:r w:rsidRPr="00AC4422">
              <w:rPr>
                <w:rFonts w:hint="eastAsia"/>
              </w:rPr>
              <w:t>②</w:t>
            </w:r>
            <w:r w:rsidRPr="00AC4422">
              <w:t>共主持教改项目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项，参加教改项目</w:t>
            </w:r>
            <w:r w:rsidRPr="00AC4422">
              <w:t xml:space="preserve"> </w:t>
            </w:r>
            <w:r w:rsidR="00B316A8" w:rsidRPr="00AC4422">
              <w:rPr>
                <w:rFonts w:hint="eastAsia"/>
              </w:rPr>
              <w:t xml:space="preserve">0</w:t>
            </w:r>
            <w:r w:rsidRPr="00AC4422">
              <w:t xml:space="preserve"> </w:t>
            </w:r>
            <w:r w:rsidRPr="00AC4422">
              <w:t>项。</w:t>
            </w:r>
          </w:p>
        </w:tc>
      </w:tr>
    </w:tbl>
    <w:p w14:paraId="4E5C342E" w14:textId="77777777" w:rsidR="00CD0391" w:rsidRPr="000620DA" w:rsidRDefault="00CD0391"/>
    <w:p w14:paraId="424AA83F" w14:textId="77777777" w:rsidR="00CD0391" w:rsidRPr="000620DA" w:rsidRDefault="00536F28">
      <w:r w:rsidRPr="000620DA">
        <w:rPr>
          <w:rFonts w:eastAsia="黑体" w:hint="eastAsia"/>
          <w:sz w:val="24"/>
        </w:rPr>
        <w:t>五</w:t>
      </w:r>
      <w:r w:rsidR="00CD0391" w:rsidRPr="000620DA">
        <w:rPr>
          <w:rFonts w:eastAsia="黑体"/>
          <w:sz w:val="24"/>
        </w:rPr>
        <w:t>、本</w:t>
      </w:r>
      <w:r w:rsidR="00DB29F9" w:rsidRPr="000620DA">
        <w:rPr>
          <w:rFonts w:eastAsia="黑体" w:hint="eastAsia"/>
          <w:bCs/>
          <w:sz w:val="24"/>
        </w:rPr>
        <w:t>聘期</w:t>
      </w:r>
      <w:r w:rsidR="00CD0391" w:rsidRPr="000620DA">
        <w:rPr>
          <w:rFonts w:eastAsia="黑体"/>
          <w:sz w:val="24"/>
        </w:rPr>
        <w:t>获得奖励</w:t>
      </w:r>
      <w:r w:rsidR="00107D73" w:rsidRPr="000620DA">
        <w:rPr>
          <w:rFonts w:eastAsia="黑体"/>
          <w:sz w:val="24"/>
        </w:rPr>
        <w:t>/</w:t>
      </w:r>
      <w:r w:rsidR="00CD0391" w:rsidRPr="000620DA">
        <w:rPr>
          <w:rFonts w:eastAsia="黑体"/>
          <w:sz w:val="24"/>
        </w:rPr>
        <w:t>荣誉称号</w:t>
      </w:r>
      <w:r w:rsidR="00107D73" w:rsidRPr="000620DA">
        <w:rPr>
          <w:rFonts w:eastAsia="黑体"/>
          <w:sz w:val="24"/>
        </w:rPr>
        <w:t>/</w:t>
      </w:r>
      <w:r w:rsidR="00107D73" w:rsidRPr="000620DA">
        <w:rPr>
          <w:rFonts w:eastAsia="黑体"/>
          <w:sz w:val="24"/>
        </w:rPr>
        <w:t>其他学术成果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2878"/>
        <w:gridCol w:w="3060"/>
        <w:gridCol w:w="1440"/>
        <w:gridCol w:w="1671"/>
      </w:tblGrid>
      <w:tr w:rsidR="00CC65D0" w:rsidRPr="000620DA" w14:paraId="22998F42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254311" w14:textId="77777777" w:rsidR="00CC65D0" w:rsidRPr="000620DA" w:rsidRDefault="00CC65D0" w:rsidP="005E2C55">
            <w:pPr>
              <w:adjustRightInd w:val="0"/>
              <w:jc w:val="center"/>
              <w:rPr>
                <w:b/>
              </w:rPr>
            </w:pPr>
            <w:r w:rsidRPr="000620DA">
              <w:rPr>
                <w:rFonts w:hint="eastAsia"/>
                <w:b/>
              </w:rPr>
              <w:t>序号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8AB646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奖励名称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荣誉称号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成果名称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17F5FC5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获奖项目名称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E89AEDC" w14:textId="77777777" w:rsidR="00CC65D0" w:rsidRPr="000620DA" w:rsidRDefault="00CC65D0" w:rsidP="00CC65D0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获奖时间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05DA6E" w14:textId="77777777" w:rsidR="00CC65D0" w:rsidRPr="000620DA" w:rsidRDefault="00CC65D0" w:rsidP="00107D73">
            <w:pPr>
              <w:adjustRightInd w:val="0"/>
              <w:jc w:val="center"/>
              <w:rPr>
                <w:b/>
              </w:rPr>
            </w:pPr>
            <w:r w:rsidRPr="000620DA">
              <w:rPr>
                <w:b/>
              </w:rPr>
              <w:t>本人排序</w:t>
            </w:r>
            <w:r w:rsidRPr="000620DA">
              <w:rPr>
                <w:b/>
              </w:rPr>
              <w:t>/</w:t>
            </w:r>
            <w:r w:rsidRPr="000620DA">
              <w:rPr>
                <w:b/>
              </w:rPr>
              <w:t>总人数</w:t>
            </w:r>
            <w:r w:rsidR="00B316A8" w:rsidRPr="00B316A8">
              <w:rPr>
                <w:b/>
              </w:rPr>
              <w:t xml:space="preserve"/>
            </w:r>
          </w:p>
        </w:tc>
      </w:tr>
      <w:tr w:rsidR="00CC65D0" w:rsidRPr="000620DA" w14:paraId="7DB38184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199850" w14:textId="77777777" w:rsidR="00CC65D0" w:rsidRPr="000620DA" w:rsidRDefault="009558A6" w:rsidP="00F654AA">
            <w:pPr>
              <w:adjustRightInd w:val="0"/>
              <w:jc w:val="center"/>
            </w:pPr>
            <w:bookmarkStart w:id="9" w:name="studyHonourStart"/>
            <w:bookmarkEnd w:id="9"/>
            <w:r>
              <w:t xml:space="preserve">1</w:t>
            </w: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8F51DE4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第二十次中国物流学术年会论文一等奖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886BCD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逐级分拣与快递服务网络设计优化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29C6540" w14:textId="77777777" w:rsidR="00CC65D0" w:rsidRPr="000620DA" w:rsidRDefault="00B316A8" w:rsidP="00F654AA">
            <w:pPr>
              <w:adjustRightInd w:val="0"/>
              <w:jc w:val="center"/>
            </w:pPr>
            <w:r w:rsidRPr="000B0028">
              <w:t xml:space="preserve">2021-11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4E5108F" w14:textId="77777777" w:rsidR="00CC65D0" w:rsidRDefault="00B316A8" w:rsidP="00F654AA">
            <w:pPr>
              <w:adjustRightInd w:val="0"/>
              <w:jc w:val="center"/>
            </w:pPr>
            <w:r w:rsidRPr="000B0028">
              <w:t xml:space="preserve">1</w:t>
            </w:r>
            <w:r>
              <w:rPr>
                <w:rFonts w:hint="eastAsia"/>
              </w:rPr>
              <w:t>/</w:t>
            </w:r>
            <w:r>
              <w:t xml:space="preserve">4</w:t>
            </w:r>
          </w:p>
          <w:p w14:paraId="32B8FC4A" w14:textId="77777777" w:rsidR="00B316A8" w:rsidRPr="000620DA" w:rsidRDefault="00B316A8" w:rsidP="00F654AA">
            <w:pPr>
              <w:adjustRightInd w:val="0"/>
              <w:jc w:val="center"/>
            </w:pPr>
            <w:r>
              <w:rPr>
                <w:rFonts w:hint="eastAsia"/>
              </w:rPr>
              <w:t xml:space="preserve"/>
            </w:r>
          </w:p>
        </w:tc>
      </w:tr>
      <w:tr w:rsidR="00CC65D0" w:rsidRPr="000620DA" w14:paraId="523F3EEF" w14:textId="77777777">
        <w:trPr>
          <w:trHeight w:val="510"/>
          <w:jc w:val="center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A7C8E9A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287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778848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B3FFEE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76E3C21" w14:textId="77777777" w:rsidR="00CC65D0" w:rsidRPr="000620DA" w:rsidRDefault="00CC65D0" w:rsidP="00F654AA">
            <w:pPr>
              <w:adjustRightInd w:val="0"/>
              <w:jc w:val="center"/>
            </w:pPr>
          </w:p>
        </w:tc>
        <w:tc>
          <w:tcPr>
            <w:tcW w:w="167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05A2B1" w14:textId="77777777" w:rsidR="00CC65D0" w:rsidRPr="000620DA" w:rsidRDefault="00CC65D0" w:rsidP="00F654AA">
            <w:pPr>
              <w:adjustRightInd w:val="0"/>
              <w:jc w:val="center"/>
            </w:pPr>
          </w:p>
        </w:tc>
      </w:tr>
      <w:tr w:rsidR="00CD0391" w:rsidRPr="000620DA" w14:paraId="3DDF2003" w14:textId="77777777">
        <w:trPr>
          <w:trHeight w:val="510"/>
          <w:jc w:val="center"/>
        </w:trPr>
        <w:tc>
          <w:tcPr>
            <w:tcW w:w="94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5E408C" w14:textId="77777777" w:rsidR="00CD0391" w:rsidRPr="000620DA" w:rsidRDefault="00CD0391" w:rsidP="00B316A8">
            <w:pPr>
              <w:adjustRightInd w:val="0"/>
            </w:pPr>
            <w:bookmarkStart w:id="10" w:name="studyHonourStatistic"/>
            <w:bookmarkEnd w:id="10"/>
            <w:r w:rsidRPr="000620DA">
              <w:t>备注：</w:t>
            </w:r>
            <w:r w:rsidR="00B316A8" w:rsidRPr="00B316A8">
              <w:t xml:space="preserve"/>
            </w:r>
          </w:p>
        </w:tc>
      </w:tr>
    </w:tbl>
    <w:p w14:paraId="33DBF52C" w14:textId="77777777" w:rsidR="00107D73" w:rsidRPr="000620DA" w:rsidRDefault="00107D73" w:rsidP="00447D89">
      <w:pPr>
        <w:rPr>
          <w:rFonts w:eastAsia="黑体"/>
          <w:sz w:val="24"/>
        </w:rPr>
      </w:pPr>
    </w:p>
    <w:p w14:paraId="185969E9" w14:textId="77777777" w:rsidR="00DF0254" w:rsidRPr="000620DA" w:rsidRDefault="00536F28" w:rsidP="00447D89">
      <w:r w:rsidRPr="000620DA">
        <w:rPr>
          <w:rFonts w:eastAsia="黑体" w:hint="eastAsia"/>
          <w:bCs/>
          <w:sz w:val="24"/>
        </w:rPr>
        <w:t>六</w:t>
      </w:r>
      <w:r w:rsidR="00E64D11" w:rsidRPr="000620DA">
        <w:rPr>
          <w:rFonts w:eastAsia="黑体"/>
          <w:bCs/>
          <w:sz w:val="24"/>
        </w:rPr>
        <w:t>、</w:t>
      </w:r>
      <w:r w:rsidR="00E64D11" w:rsidRPr="000620DA">
        <w:rPr>
          <w:rFonts w:eastAsia="黑体"/>
          <w:sz w:val="24"/>
        </w:rPr>
        <w:t>本</w:t>
      </w:r>
      <w:r w:rsidR="00DB29F9" w:rsidRPr="000620DA">
        <w:rPr>
          <w:rFonts w:eastAsia="黑体" w:hint="eastAsia"/>
          <w:bCs/>
          <w:sz w:val="24"/>
        </w:rPr>
        <w:t>聘期</w:t>
      </w:r>
      <w:r w:rsidR="004B45C2" w:rsidRPr="000620DA">
        <w:rPr>
          <w:rFonts w:eastAsia="黑体" w:hint="eastAsia"/>
          <w:bCs/>
          <w:sz w:val="24"/>
        </w:rPr>
        <w:t>完成的</w:t>
      </w:r>
      <w:r w:rsidR="00E64D11" w:rsidRPr="000620DA">
        <w:rPr>
          <w:rFonts w:eastAsia="黑体"/>
          <w:bCs/>
          <w:sz w:val="24"/>
        </w:rPr>
        <w:t>其它工作业绩</w:t>
      </w:r>
      <w:r w:rsidR="00111EDF" w:rsidRPr="000620DA">
        <w:rPr>
          <w:rFonts w:hint="eastAsia"/>
        </w:rPr>
        <w:t>（包括学科</w:t>
      </w:r>
      <w:r w:rsidR="00111EDF" w:rsidRPr="000620DA">
        <w:rPr>
          <w:rFonts w:hint="eastAsia"/>
        </w:rPr>
        <w:t>/</w:t>
      </w:r>
      <w:r w:rsidR="00111EDF" w:rsidRPr="000620DA">
        <w:rPr>
          <w:rFonts w:hint="eastAsia"/>
        </w:rPr>
        <w:t>实验室建设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队伍建设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国际合作</w:t>
      </w:r>
      <w:r w:rsidR="006A4613" w:rsidRPr="000620DA">
        <w:rPr>
          <w:rFonts w:hint="eastAsia"/>
        </w:rPr>
        <w:t>、</w:t>
      </w:r>
      <w:r w:rsidR="00111EDF" w:rsidRPr="000620DA">
        <w:rPr>
          <w:rFonts w:hint="eastAsia"/>
        </w:rPr>
        <w:t>公共服务及其他）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5978BE" w:rsidRPr="00B316A8" w14:paraId="0587428F" w14:textId="77777777" w:rsidTr="0004695C">
        <w:trPr>
          <w:trHeight w:val="2602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0C9B7" w14:textId="77777777" w:rsidR="00545D6E" w:rsidRPr="00B316A8" w:rsidRDefault="00B316A8" w:rsidP="00B316A8">
            <w:pPr>
              <w:tabs>
                <w:tab w:val="left" w:pos="4080"/>
              </w:tabs>
            </w:pPr>
            <w:r>
              <w:t xml:space="preserve">
                作为交通运输学院学科评议组成员，铁路运输方向负责人，积极参与了学科建设等工作，积极参与交通运输规划与管理的学科建设的各项任务，例如双一流建设以及十四五规划等。参与了多个重要项目的评审工作，包括国家自然科学基金联合基金重点支持项目，并评审了多篇国际顶级期刊的论文，如《Reliability Engineering &amp; System Safety》、《Computers &amp; Industrial Engineering》、《Transportation Research Part E: Logistics and Transportation Review》、《Transportation Research Part D: Transport and Environment》、《Computers and Operations Research》、《Journal of Rail Transport Planning &amp; Management》、《Journal of Transportation Engineering, Part A: Systems》、《Transportation Research Part B: Methodological》、《Transportation Research Part C: Emerging Technologies》、《Transportation》、《IEEE ITS Transactions》、《Transport Policy》、《Expert Systems With Applications》等，以及国内知名期刊如《铁道学报》、《中国铁道科学》、《中国铁路》、《长安大学学报》、《西南交通大学学报》和《交通运输工程学报》等的论文；评审了多篇硕士博士学位论文及参加博士答辩。
                <w:br/>
                在学术交流方面，与亚利桑那大学周学松教授在科研上进行多层次的学术交流，并担任Applied Sciences特刊“Intelligent Transportation System in Smart City”的Special Issue Editors。在2021年参加了第四届智能车辆技术、交通、通讯和应用国际会议（VTCA 2021），并作了题目为《Synchronized Optimization for Service Scheduling, Train Parking and Routing at High-Speed Rail Maintenance Depot》的学术报告。此外，还参加了第九届国际铁路与轨道交通运营管理会议（Rail Beijing 2021），并作了题目为《A Train Formation Plan with Elastic Capacity for Large-Scale Rail Networks and Simulated Annealing Algorithm》的学术报告。
                <w:br/>
                2023年，给本学院师生做了“铁路车流理论展望”的学术讲座，给中南大学做了“铁路车流理论与实践——挑战及展望”的学术讲座。
                <w:br/>
                2024年，给国铁集团列车编组计划培训班做了“列车编组计划优化编制的理论与方法”的学术讲座。
              </w:t>
            </w:r>
          </w:p>
        </w:tc>
      </w:tr>
    </w:tbl>
    <w:p w14:paraId="31110998" w14:textId="77777777" w:rsidR="007F5B28" w:rsidRDefault="007F5B28" w:rsidP="00536F28">
      <w:pPr>
        <w:rPr>
          <w:b/>
        </w:rPr>
      </w:pPr>
    </w:p>
    <w:p w14:paraId="75A9D50C" w14:textId="77777777" w:rsidR="0004695C" w:rsidRPr="0004695C" w:rsidRDefault="0004695C" w:rsidP="0004695C">
      <w:r w:rsidRPr="0004695C">
        <w:rPr>
          <w:rFonts w:eastAsia="黑体" w:hint="eastAsia"/>
          <w:bCs/>
          <w:sz w:val="24"/>
        </w:rPr>
        <w:t>七</w:t>
      </w:r>
      <w:r w:rsidRPr="0004695C">
        <w:rPr>
          <w:rFonts w:eastAsia="黑体"/>
          <w:bCs/>
          <w:sz w:val="24"/>
        </w:rPr>
        <w:t>、</w:t>
      </w:r>
      <w:r w:rsidRPr="0004695C">
        <w:rPr>
          <w:rFonts w:eastAsia="黑体"/>
          <w:sz w:val="24"/>
        </w:rPr>
        <w:t>本</w:t>
      </w:r>
      <w:r w:rsidRPr="0004695C">
        <w:rPr>
          <w:rFonts w:eastAsia="黑体" w:hint="eastAsia"/>
          <w:bCs/>
          <w:sz w:val="24"/>
        </w:rPr>
        <w:t>聘期年度考核结果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56"/>
        <w:gridCol w:w="3156"/>
        <w:gridCol w:w="3157"/>
      </w:tblGrid>
      <w:tr w:rsidR="0004695C" w:rsidRPr="0004695C" w14:paraId="4AA09B12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F1C7B" w14:textId="2783E35D" w:rsidR="0004695C" w:rsidRPr="0004695C" w:rsidRDefault="00AE00BD" w:rsidP="00CA66B7">
            <w:pPr>
              <w:tabs>
                <w:tab w:val="left" w:pos="4080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rFonts w:hint="eastAsia"/>
                <w:b/>
              </w:rPr>
              <w:t>2</w:t>
            </w:r>
            <w:r w:rsidR="006E1D15">
              <w:rPr>
                <w:b/>
              </w:rPr>
              <w:t>1</w:t>
            </w:r>
            <w:r w:rsidR="0004695C" w:rsidRPr="0004695C">
              <w:rPr>
                <w:rFonts w:hint="eastAsia"/>
                <w:b/>
              </w:rPr>
              <w:t>年</w:t>
            </w:r>
            <w:r w:rsidR="0004695C" w:rsidRPr="0004695C">
              <w:rPr>
                <w:b/>
              </w:rPr>
              <w:t>度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D45C8C" w14:textId="2FA354D1" w:rsidR="0004695C" w:rsidRPr="0004695C" w:rsidRDefault="0004695C" w:rsidP="00AE00BD">
            <w:pPr>
              <w:tabs>
                <w:tab w:val="left" w:pos="4080"/>
              </w:tabs>
              <w:jc w:val="center"/>
              <w:rPr>
                <w:b/>
              </w:rPr>
            </w:pPr>
            <w:r w:rsidRPr="0004695C">
              <w:rPr>
                <w:rFonts w:hint="eastAsia"/>
                <w:b/>
              </w:rPr>
              <w:t>20</w:t>
            </w:r>
            <w:r w:rsidR="00E22BA7">
              <w:rPr>
                <w:b/>
              </w:rPr>
              <w:t>2</w:t>
            </w:r>
            <w:r w:rsidR="006E1D15">
              <w:rPr>
                <w:b/>
              </w:rPr>
              <w:t>2</w:t>
            </w:r>
            <w:r w:rsidRPr="0004695C">
              <w:rPr>
                <w:rFonts w:hint="eastAsia"/>
                <w:b/>
              </w:rPr>
              <w:t>年度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F33BC" w14:textId="737B3E3E" w:rsidR="0004695C" w:rsidRPr="0004695C" w:rsidRDefault="0004695C" w:rsidP="00AE00BD">
            <w:pPr>
              <w:tabs>
                <w:tab w:val="left" w:pos="4080"/>
              </w:tabs>
              <w:jc w:val="center"/>
            </w:pPr>
            <w:r w:rsidRPr="0004695C">
              <w:rPr>
                <w:rFonts w:hint="eastAsia"/>
                <w:b/>
              </w:rPr>
              <w:t>20</w:t>
            </w:r>
            <w:r w:rsidR="000E00BC">
              <w:rPr>
                <w:b/>
              </w:rPr>
              <w:t>2</w:t>
            </w:r>
            <w:r w:rsidR="006E1D15">
              <w:rPr>
                <w:b/>
              </w:rPr>
              <w:t>3</w:t>
            </w:r>
            <w:r w:rsidRPr="0004695C">
              <w:rPr>
                <w:rFonts w:hint="eastAsia"/>
                <w:b/>
              </w:rPr>
              <w:t>年度</w:t>
            </w:r>
          </w:p>
        </w:tc>
      </w:tr>
      <w:tr w:rsidR="0004695C" w:rsidRPr="0004695C" w14:paraId="3A8D31FA" w14:textId="77777777" w:rsidTr="00CA66B7">
        <w:trPr>
          <w:trHeight w:val="525"/>
          <w:jc w:val="center"/>
        </w:trPr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9F156" w14:textId="3EC1844D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DE9B00" w14:textId="2F4935DA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BAEF01" w14:textId="28494977" w:rsidR="0029786D" w:rsidRPr="00F668F9" w:rsidRDefault="0029786D" w:rsidP="0029786D">
            <w:pPr>
              <w:spacing w:line="240" w:lineRule="exact"/>
              <w:jc w:val="center"/>
            </w:pPr>
            <w:r>
              <w:t xml:space="preserve">合格</w:t>
            </w:r>
          </w:p>
        </w:tc>
      </w:tr>
    </w:tbl>
    <w:p w14:paraId="55C305D5" w14:textId="77777777" w:rsidR="0004695C" w:rsidRPr="000620DA" w:rsidRDefault="0004695C" w:rsidP="00536F28">
      <w:pPr>
        <w:rPr>
          <w:b/>
        </w:rPr>
      </w:pPr>
    </w:p>
    <w:p w14:paraId="35C39731" w14:textId="77777777" w:rsidR="007F5B28" w:rsidRPr="000620DA" w:rsidRDefault="0029786D" w:rsidP="00536F28">
      <w:pPr>
        <w:rPr>
          <w:b/>
        </w:rPr>
      </w:pPr>
      <w:r>
        <w:rPr>
          <w:rFonts w:hint="eastAsia"/>
          <w:b/>
          <w:sz w:val="24"/>
        </w:rPr>
        <w:t>八</w:t>
      </w:r>
      <w:r w:rsidR="007F5B28" w:rsidRPr="000620DA">
        <w:rPr>
          <w:rFonts w:hint="eastAsia"/>
          <w:b/>
          <w:sz w:val="24"/>
        </w:rPr>
        <w:t>、</w:t>
      </w:r>
      <w:r w:rsidR="007F5B28" w:rsidRPr="000620DA">
        <w:rPr>
          <w:b/>
          <w:sz w:val="24"/>
        </w:rPr>
        <w:t>本人承诺</w:t>
      </w:r>
    </w:p>
    <w:tbl>
      <w:tblPr>
        <w:tblW w:w="94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9"/>
      </w:tblGrid>
      <w:tr w:rsidR="007F5B28" w:rsidRPr="000620DA" w14:paraId="2F9D6A37" w14:textId="77777777" w:rsidTr="004B0F33">
        <w:trPr>
          <w:trHeight w:val="789"/>
          <w:jc w:val="center"/>
        </w:trPr>
        <w:tc>
          <w:tcPr>
            <w:tcW w:w="94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B8C1256" w14:textId="77777777" w:rsidR="007F5B28" w:rsidRPr="000620DA" w:rsidRDefault="007F5B28" w:rsidP="00252103">
            <w:pPr>
              <w:snapToGrid w:val="0"/>
              <w:spacing w:line="360" w:lineRule="auto"/>
              <w:ind w:firstLineChars="200" w:firstLine="420"/>
              <w:rPr>
                <w:bCs/>
                <w:szCs w:val="21"/>
              </w:rPr>
            </w:pPr>
            <w:r w:rsidRPr="000620DA">
              <w:rPr>
                <w:rFonts w:hint="eastAsia"/>
                <w:bCs/>
                <w:szCs w:val="21"/>
              </w:rPr>
              <w:t>上述表中所填内容</w:t>
            </w:r>
            <w:r w:rsidRPr="000620DA">
              <w:rPr>
                <w:bCs/>
                <w:szCs w:val="21"/>
              </w:rPr>
              <w:t>真实准确。</w:t>
            </w:r>
          </w:p>
          <w:p w14:paraId="37A8376C" w14:textId="77777777" w:rsidR="007F5B28" w:rsidRPr="000620DA" w:rsidRDefault="007F5B28" w:rsidP="00252103">
            <w:pPr>
              <w:snapToGrid w:val="0"/>
              <w:spacing w:line="360" w:lineRule="auto"/>
              <w:ind w:firstLineChars="2611" w:firstLine="5483"/>
              <w:rPr>
                <w:bCs/>
                <w:szCs w:val="21"/>
              </w:rPr>
            </w:pPr>
            <w:r w:rsidRPr="000620DA">
              <w:rPr>
                <w:bCs/>
                <w:szCs w:val="21"/>
              </w:rPr>
              <w:t>本人签字：</w:t>
            </w:r>
          </w:p>
          <w:p w14:paraId="4B62FD54" w14:textId="77777777" w:rsidR="007F5B28" w:rsidRPr="000620DA" w:rsidRDefault="007F5B28" w:rsidP="00252103">
            <w:pPr>
              <w:tabs>
                <w:tab w:val="left" w:pos="4080"/>
              </w:tabs>
              <w:snapToGrid w:val="0"/>
              <w:spacing w:line="360" w:lineRule="auto"/>
              <w:ind w:left="6693" w:hangingChars="3187" w:hanging="6693"/>
              <w:jc w:val="right"/>
              <w:rPr>
                <w:szCs w:val="21"/>
              </w:rPr>
            </w:pPr>
            <w:r w:rsidRPr="000620DA">
              <w:rPr>
                <w:bCs/>
                <w:szCs w:val="21"/>
              </w:rPr>
              <w:lastRenderedPageBreak/>
              <w:t>年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月</w:t>
            </w:r>
            <w:r w:rsidRPr="000620DA">
              <w:rPr>
                <w:bCs/>
                <w:szCs w:val="21"/>
              </w:rPr>
              <w:t xml:space="preserve">   </w:t>
            </w:r>
            <w:r w:rsidRPr="000620DA">
              <w:rPr>
                <w:bCs/>
                <w:szCs w:val="21"/>
              </w:rPr>
              <w:t>日</w:t>
            </w:r>
          </w:p>
        </w:tc>
      </w:tr>
    </w:tbl>
    <w:p w14:paraId="45008CA2" w14:textId="77777777" w:rsidR="00EE7B9B" w:rsidRDefault="00DA68BF" w:rsidP="00536F28">
      <w:pPr>
        <w:rPr>
          <w:b/>
        </w:rPr>
      </w:pPr>
      <w:r w:rsidRPr="000620DA">
        <w:rPr>
          <w:rFonts w:hint="eastAsia"/>
          <w:b/>
        </w:rPr>
        <w:lastRenderedPageBreak/>
        <w:t>备注：此表由各二级单位保存</w:t>
      </w:r>
      <w:r w:rsidR="00F60836" w:rsidRPr="000620DA">
        <w:rPr>
          <w:rFonts w:hint="eastAsia"/>
          <w:b/>
        </w:rPr>
        <w:t>。</w:t>
      </w:r>
    </w:p>
    <w:p w14:paraId="411FF5B9" w14:textId="77777777" w:rsidR="00EE7B9B" w:rsidRPr="005F7B8B" w:rsidRDefault="00EE7B9B" w:rsidP="00FA678C">
      <w:pPr>
        <w:jc w:val="center"/>
        <w:rPr>
          <w:b/>
        </w:rPr>
      </w:pPr>
    </w:p>
    <w:sectPr w:rsidR="00EE7B9B" w:rsidRPr="005F7B8B" w:rsidSect="00684138">
      <w:footerReference w:type="even" r:id="rId6"/>
      <w:footerReference w:type="default" r:id="rId7"/>
      <w:pgSz w:w="11906" w:h="16838" w:code="9"/>
      <w:pgMar w:top="1134" w:right="1134" w:bottom="1134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AA81" w14:textId="77777777" w:rsidR="0061159A" w:rsidRDefault="0061159A">
      <w:r>
        <w:separator/>
      </w:r>
    </w:p>
  </w:endnote>
  <w:endnote w:type="continuationSeparator" w:id="0">
    <w:p w14:paraId="5CE0A2F3" w14:textId="77777777" w:rsidR="0061159A" w:rsidRDefault="0061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60DF9" w14:textId="77777777" w:rsidR="00575C52" w:rsidRDefault="000B06F3" w:rsidP="00A5300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C52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F12D6A1" w14:textId="77777777" w:rsidR="00575C52" w:rsidRDefault="00575C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03819" w14:textId="77777777" w:rsidR="00575C52" w:rsidRDefault="000B06F3">
    <w:pPr>
      <w:pStyle w:val="a5"/>
      <w:jc w:val="center"/>
    </w:pPr>
    <w:r>
      <w:fldChar w:fldCharType="begin"/>
    </w:r>
    <w:r w:rsidR="00D82ECC">
      <w:instrText xml:space="preserve"> PAGE   \* MERGEFORMAT </w:instrText>
    </w:r>
    <w:r>
      <w:fldChar w:fldCharType="separate"/>
    </w:r>
    <w:r w:rsidR="00AE00BD" w:rsidRPr="00AE00BD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4D64F9B0" w14:textId="77777777" w:rsidR="00575C52" w:rsidRDefault="00575C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E8E17" w14:textId="77777777" w:rsidR="0061159A" w:rsidRDefault="0061159A">
      <w:r>
        <w:separator/>
      </w:r>
    </w:p>
  </w:footnote>
  <w:footnote w:type="continuationSeparator" w:id="0">
    <w:p w14:paraId="0A2E5E84" w14:textId="77777777" w:rsidR="0061159A" w:rsidRDefault="006115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9C0"/>
    <w:rsid w:val="00000979"/>
    <w:rsid w:val="000038A7"/>
    <w:rsid w:val="000068A9"/>
    <w:rsid w:val="00007162"/>
    <w:rsid w:val="00010214"/>
    <w:rsid w:val="00015F3F"/>
    <w:rsid w:val="00016789"/>
    <w:rsid w:val="00016DE7"/>
    <w:rsid w:val="0001797F"/>
    <w:rsid w:val="0002474A"/>
    <w:rsid w:val="00026B73"/>
    <w:rsid w:val="00030082"/>
    <w:rsid w:val="00031A8B"/>
    <w:rsid w:val="00032B39"/>
    <w:rsid w:val="00033471"/>
    <w:rsid w:val="00034E72"/>
    <w:rsid w:val="00035001"/>
    <w:rsid w:val="0003612A"/>
    <w:rsid w:val="00037EDF"/>
    <w:rsid w:val="0004026F"/>
    <w:rsid w:val="00041DFD"/>
    <w:rsid w:val="00044B83"/>
    <w:rsid w:val="00045C79"/>
    <w:rsid w:val="0004695C"/>
    <w:rsid w:val="00050EF5"/>
    <w:rsid w:val="00053DAE"/>
    <w:rsid w:val="000548E9"/>
    <w:rsid w:val="0006049F"/>
    <w:rsid w:val="00060ED2"/>
    <w:rsid w:val="000620DA"/>
    <w:rsid w:val="000639A0"/>
    <w:rsid w:val="000714D1"/>
    <w:rsid w:val="0007275D"/>
    <w:rsid w:val="00082EF1"/>
    <w:rsid w:val="00086794"/>
    <w:rsid w:val="00090598"/>
    <w:rsid w:val="00091EC6"/>
    <w:rsid w:val="0009757F"/>
    <w:rsid w:val="000A1190"/>
    <w:rsid w:val="000A4096"/>
    <w:rsid w:val="000A4B2E"/>
    <w:rsid w:val="000B05B5"/>
    <w:rsid w:val="000B06F3"/>
    <w:rsid w:val="000B4E20"/>
    <w:rsid w:val="000C51D2"/>
    <w:rsid w:val="000D03E9"/>
    <w:rsid w:val="000E00BC"/>
    <w:rsid w:val="000E2CAB"/>
    <w:rsid w:val="000E7396"/>
    <w:rsid w:val="000F5D1B"/>
    <w:rsid w:val="000F71B4"/>
    <w:rsid w:val="00101291"/>
    <w:rsid w:val="00103762"/>
    <w:rsid w:val="00104161"/>
    <w:rsid w:val="00104C39"/>
    <w:rsid w:val="00107D73"/>
    <w:rsid w:val="00111DF1"/>
    <w:rsid w:val="00111EDF"/>
    <w:rsid w:val="0011250D"/>
    <w:rsid w:val="00116629"/>
    <w:rsid w:val="00117A77"/>
    <w:rsid w:val="00120F4A"/>
    <w:rsid w:val="00121FA2"/>
    <w:rsid w:val="00125C2D"/>
    <w:rsid w:val="001333EB"/>
    <w:rsid w:val="0014364A"/>
    <w:rsid w:val="00144BA7"/>
    <w:rsid w:val="00146FA1"/>
    <w:rsid w:val="00152991"/>
    <w:rsid w:val="00157959"/>
    <w:rsid w:val="0016028F"/>
    <w:rsid w:val="00162B96"/>
    <w:rsid w:val="00166BDE"/>
    <w:rsid w:val="001725CC"/>
    <w:rsid w:val="0018201D"/>
    <w:rsid w:val="00187E04"/>
    <w:rsid w:val="001900A5"/>
    <w:rsid w:val="00192AB1"/>
    <w:rsid w:val="00193373"/>
    <w:rsid w:val="001938B3"/>
    <w:rsid w:val="001970E8"/>
    <w:rsid w:val="001A1170"/>
    <w:rsid w:val="001A2230"/>
    <w:rsid w:val="001A2831"/>
    <w:rsid w:val="001A3CC9"/>
    <w:rsid w:val="001A4F28"/>
    <w:rsid w:val="001A502B"/>
    <w:rsid w:val="001B0927"/>
    <w:rsid w:val="001B11A8"/>
    <w:rsid w:val="001B573F"/>
    <w:rsid w:val="001B7C94"/>
    <w:rsid w:val="001C749C"/>
    <w:rsid w:val="001D1540"/>
    <w:rsid w:val="001D2110"/>
    <w:rsid w:val="001D322D"/>
    <w:rsid w:val="001D4AA6"/>
    <w:rsid w:val="001D638C"/>
    <w:rsid w:val="001D6FB4"/>
    <w:rsid w:val="001E0294"/>
    <w:rsid w:val="001E1865"/>
    <w:rsid w:val="001E2DE2"/>
    <w:rsid w:val="001E7364"/>
    <w:rsid w:val="001E7D46"/>
    <w:rsid w:val="001F5F30"/>
    <w:rsid w:val="001F62D2"/>
    <w:rsid w:val="00200C06"/>
    <w:rsid w:val="00203B4A"/>
    <w:rsid w:val="002068E2"/>
    <w:rsid w:val="00210240"/>
    <w:rsid w:val="002151A0"/>
    <w:rsid w:val="00222BCD"/>
    <w:rsid w:val="002267B3"/>
    <w:rsid w:val="002269C0"/>
    <w:rsid w:val="00233644"/>
    <w:rsid w:val="0024296E"/>
    <w:rsid w:val="002437F8"/>
    <w:rsid w:val="00252103"/>
    <w:rsid w:val="00256446"/>
    <w:rsid w:val="002565DE"/>
    <w:rsid w:val="00257FE0"/>
    <w:rsid w:val="00260BD3"/>
    <w:rsid w:val="00262F17"/>
    <w:rsid w:val="00263AED"/>
    <w:rsid w:val="002666EE"/>
    <w:rsid w:val="0027060E"/>
    <w:rsid w:val="00271C73"/>
    <w:rsid w:val="002853F1"/>
    <w:rsid w:val="0029786D"/>
    <w:rsid w:val="002A6E5C"/>
    <w:rsid w:val="002B702F"/>
    <w:rsid w:val="002C1DA2"/>
    <w:rsid w:val="002C294B"/>
    <w:rsid w:val="002C2C6F"/>
    <w:rsid w:val="002C5C99"/>
    <w:rsid w:val="002C7385"/>
    <w:rsid w:val="002D026C"/>
    <w:rsid w:val="002D2A3F"/>
    <w:rsid w:val="002D5C31"/>
    <w:rsid w:val="002E0ABA"/>
    <w:rsid w:val="002E2164"/>
    <w:rsid w:val="002E456A"/>
    <w:rsid w:val="002E5E66"/>
    <w:rsid w:val="002F0426"/>
    <w:rsid w:val="002F6FCF"/>
    <w:rsid w:val="00314606"/>
    <w:rsid w:val="00316017"/>
    <w:rsid w:val="00316712"/>
    <w:rsid w:val="00321084"/>
    <w:rsid w:val="00326491"/>
    <w:rsid w:val="00327EDC"/>
    <w:rsid w:val="003345E5"/>
    <w:rsid w:val="00334DC5"/>
    <w:rsid w:val="0033543C"/>
    <w:rsid w:val="003406C0"/>
    <w:rsid w:val="0034546A"/>
    <w:rsid w:val="003607F3"/>
    <w:rsid w:val="00362551"/>
    <w:rsid w:val="0036377C"/>
    <w:rsid w:val="00382D1F"/>
    <w:rsid w:val="00383C8A"/>
    <w:rsid w:val="0038702A"/>
    <w:rsid w:val="00391760"/>
    <w:rsid w:val="00391E56"/>
    <w:rsid w:val="003921DE"/>
    <w:rsid w:val="0039257F"/>
    <w:rsid w:val="00392CBB"/>
    <w:rsid w:val="00393524"/>
    <w:rsid w:val="00395377"/>
    <w:rsid w:val="003A220D"/>
    <w:rsid w:val="003A34AB"/>
    <w:rsid w:val="003A351F"/>
    <w:rsid w:val="003A3B32"/>
    <w:rsid w:val="003A4D93"/>
    <w:rsid w:val="003A5964"/>
    <w:rsid w:val="003B5882"/>
    <w:rsid w:val="003B6AA6"/>
    <w:rsid w:val="003C165B"/>
    <w:rsid w:val="003C272C"/>
    <w:rsid w:val="003D2BD0"/>
    <w:rsid w:val="003D406B"/>
    <w:rsid w:val="003D469E"/>
    <w:rsid w:val="003D59E1"/>
    <w:rsid w:val="003E4CF6"/>
    <w:rsid w:val="003E4E50"/>
    <w:rsid w:val="003E614E"/>
    <w:rsid w:val="003E793B"/>
    <w:rsid w:val="003E7BBD"/>
    <w:rsid w:val="003F38E4"/>
    <w:rsid w:val="00402245"/>
    <w:rsid w:val="00404CD2"/>
    <w:rsid w:val="004117A5"/>
    <w:rsid w:val="00411D85"/>
    <w:rsid w:val="004242B1"/>
    <w:rsid w:val="0043208C"/>
    <w:rsid w:val="004331FB"/>
    <w:rsid w:val="004348FF"/>
    <w:rsid w:val="004354F3"/>
    <w:rsid w:val="00441D11"/>
    <w:rsid w:val="00447D89"/>
    <w:rsid w:val="004640E9"/>
    <w:rsid w:val="0046607D"/>
    <w:rsid w:val="00466AD5"/>
    <w:rsid w:val="004672AB"/>
    <w:rsid w:val="00470428"/>
    <w:rsid w:val="00472426"/>
    <w:rsid w:val="004827E1"/>
    <w:rsid w:val="0048625E"/>
    <w:rsid w:val="004873F6"/>
    <w:rsid w:val="00487A82"/>
    <w:rsid w:val="00492807"/>
    <w:rsid w:val="004940CB"/>
    <w:rsid w:val="00494B63"/>
    <w:rsid w:val="00494E86"/>
    <w:rsid w:val="00494F8E"/>
    <w:rsid w:val="00496B0D"/>
    <w:rsid w:val="004A363B"/>
    <w:rsid w:val="004A48C9"/>
    <w:rsid w:val="004A6CF4"/>
    <w:rsid w:val="004B0F33"/>
    <w:rsid w:val="004B45C2"/>
    <w:rsid w:val="004C172C"/>
    <w:rsid w:val="004C4278"/>
    <w:rsid w:val="004D35E5"/>
    <w:rsid w:val="004D7836"/>
    <w:rsid w:val="004E21BE"/>
    <w:rsid w:val="004E4857"/>
    <w:rsid w:val="004E69D8"/>
    <w:rsid w:val="004F2755"/>
    <w:rsid w:val="004F2E5A"/>
    <w:rsid w:val="004F4417"/>
    <w:rsid w:val="004F5B9C"/>
    <w:rsid w:val="0050137F"/>
    <w:rsid w:val="005022CA"/>
    <w:rsid w:val="0051138E"/>
    <w:rsid w:val="005113AA"/>
    <w:rsid w:val="005225D6"/>
    <w:rsid w:val="00522A7B"/>
    <w:rsid w:val="00526E3D"/>
    <w:rsid w:val="00536F28"/>
    <w:rsid w:val="0053732F"/>
    <w:rsid w:val="00537954"/>
    <w:rsid w:val="00540F6D"/>
    <w:rsid w:val="00545D6E"/>
    <w:rsid w:val="00546A7C"/>
    <w:rsid w:val="005525AC"/>
    <w:rsid w:val="00566815"/>
    <w:rsid w:val="005668C8"/>
    <w:rsid w:val="00575C52"/>
    <w:rsid w:val="00580334"/>
    <w:rsid w:val="00582AB6"/>
    <w:rsid w:val="0058598A"/>
    <w:rsid w:val="0058774F"/>
    <w:rsid w:val="00587CAB"/>
    <w:rsid w:val="005908FD"/>
    <w:rsid w:val="0059214B"/>
    <w:rsid w:val="005951B9"/>
    <w:rsid w:val="005978BE"/>
    <w:rsid w:val="005A0F30"/>
    <w:rsid w:val="005A649C"/>
    <w:rsid w:val="005A6FCF"/>
    <w:rsid w:val="005A79D9"/>
    <w:rsid w:val="005B671F"/>
    <w:rsid w:val="005C0795"/>
    <w:rsid w:val="005C3EB6"/>
    <w:rsid w:val="005D122A"/>
    <w:rsid w:val="005D2913"/>
    <w:rsid w:val="005D53C5"/>
    <w:rsid w:val="005E06EB"/>
    <w:rsid w:val="005E0BE7"/>
    <w:rsid w:val="005E2C55"/>
    <w:rsid w:val="005E607D"/>
    <w:rsid w:val="005E6DBF"/>
    <w:rsid w:val="005E7220"/>
    <w:rsid w:val="005F1F8D"/>
    <w:rsid w:val="005F2C87"/>
    <w:rsid w:val="005F3D52"/>
    <w:rsid w:val="005F489D"/>
    <w:rsid w:val="005F4ADF"/>
    <w:rsid w:val="005F7B8B"/>
    <w:rsid w:val="00602220"/>
    <w:rsid w:val="0061159A"/>
    <w:rsid w:val="006301EE"/>
    <w:rsid w:val="006311AA"/>
    <w:rsid w:val="00635411"/>
    <w:rsid w:val="00637294"/>
    <w:rsid w:val="00642577"/>
    <w:rsid w:val="00644A8E"/>
    <w:rsid w:val="00646A6B"/>
    <w:rsid w:val="00653D3E"/>
    <w:rsid w:val="0066158F"/>
    <w:rsid w:val="00662493"/>
    <w:rsid w:val="00666344"/>
    <w:rsid w:val="006833A6"/>
    <w:rsid w:val="00684138"/>
    <w:rsid w:val="006866CC"/>
    <w:rsid w:val="0069114E"/>
    <w:rsid w:val="00693C00"/>
    <w:rsid w:val="00697825"/>
    <w:rsid w:val="006A1025"/>
    <w:rsid w:val="006A2F7D"/>
    <w:rsid w:val="006A4613"/>
    <w:rsid w:val="006B1B0B"/>
    <w:rsid w:val="006B2930"/>
    <w:rsid w:val="006B60AD"/>
    <w:rsid w:val="006C2322"/>
    <w:rsid w:val="006C6239"/>
    <w:rsid w:val="006C6F5E"/>
    <w:rsid w:val="006D6DA7"/>
    <w:rsid w:val="006D739F"/>
    <w:rsid w:val="006E1D15"/>
    <w:rsid w:val="006E23ED"/>
    <w:rsid w:val="006E3271"/>
    <w:rsid w:val="006E3F4D"/>
    <w:rsid w:val="006E583B"/>
    <w:rsid w:val="006F2869"/>
    <w:rsid w:val="006F3C02"/>
    <w:rsid w:val="006F42C7"/>
    <w:rsid w:val="006F5321"/>
    <w:rsid w:val="006F6779"/>
    <w:rsid w:val="006F6F17"/>
    <w:rsid w:val="00700878"/>
    <w:rsid w:val="007037C1"/>
    <w:rsid w:val="0070517D"/>
    <w:rsid w:val="00706701"/>
    <w:rsid w:val="00714DE8"/>
    <w:rsid w:val="00717553"/>
    <w:rsid w:val="00721225"/>
    <w:rsid w:val="00721F31"/>
    <w:rsid w:val="007231BB"/>
    <w:rsid w:val="00725B31"/>
    <w:rsid w:val="00727F71"/>
    <w:rsid w:val="00731B3B"/>
    <w:rsid w:val="00733B52"/>
    <w:rsid w:val="007423DA"/>
    <w:rsid w:val="007525EE"/>
    <w:rsid w:val="00752911"/>
    <w:rsid w:val="00754CD0"/>
    <w:rsid w:val="00762EF7"/>
    <w:rsid w:val="00763F1C"/>
    <w:rsid w:val="0076466B"/>
    <w:rsid w:val="00765CB7"/>
    <w:rsid w:val="007710CC"/>
    <w:rsid w:val="00771D03"/>
    <w:rsid w:val="00771D4A"/>
    <w:rsid w:val="00786357"/>
    <w:rsid w:val="007905F8"/>
    <w:rsid w:val="007907CD"/>
    <w:rsid w:val="007A128C"/>
    <w:rsid w:val="007A2A78"/>
    <w:rsid w:val="007A2F26"/>
    <w:rsid w:val="007A344F"/>
    <w:rsid w:val="007A3FC7"/>
    <w:rsid w:val="007A52CD"/>
    <w:rsid w:val="007A5BF0"/>
    <w:rsid w:val="007A6227"/>
    <w:rsid w:val="007B215B"/>
    <w:rsid w:val="007B36AE"/>
    <w:rsid w:val="007B44AB"/>
    <w:rsid w:val="007C32D7"/>
    <w:rsid w:val="007C3384"/>
    <w:rsid w:val="007C3E46"/>
    <w:rsid w:val="007C7631"/>
    <w:rsid w:val="007D3EB0"/>
    <w:rsid w:val="007D628C"/>
    <w:rsid w:val="007E1A25"/>
    <w:rsid w:val="007F3AF2"/>
    <w:rsid w:val="007F564B"/>
    <w:rsid w:val="007F5B28"/>
    <w:rsid w:val="00802320"/>
    <w:rsid w:val="0080454C"/>
    <w:rsid w:val="008050D2"/>
    <w:rsid w:val="00806183"/>
    <w:rsid w:val="0080636B"/>
    <w:rsid w:val="00807085"/>
    <w:rsid w:val="0081105F"/>
    <w:rsid w:val="00821FA8"/>
    <w:rsid w:val="00825B16"/>
    <w:rsid w:val="0082780D"/>
    <w:rsid w:val="00830A46"/>
    <w:rsid w:val="008345AE"/>
    <w:rsid w:val="00857C87"/>
    <w:rsid w:val="00863F59"/>
    <w:rsid w:val="008655B9"/>
    <w:rsid w:val="00870168"/>
    <w:rsid w:val="008707FE"/>
    <w:rsid w:val="00872C0B"/>
    <w:rsid w:val="00873BBB"/>
    <w:rsid w:val="00877C38"/>
    <w:rsid w:val="00880859"/>
    <w:rsid w:val="00881A42"/>
    <w:rsid w:val="00882553"/>
    <w:rsid w:val="00883275"/>
    <w:rsid w:val="00886BBA"/>
    <w:rsid w:val="00891D20"/>
    <w:rsid w:val="00891EB1"/>
    <w:rsid w:val="00896B63"/>
    <w:rsid w:val="00896BCF"/>
    <w:rsid w:val="00896CF2"/>
    <w:rsid w:val="008A52DA"/>
    <w:rsid w:val="008A717A"/>
    <w:rsid w:val="008B263F"/>
    <w:rsid w:val="008B2D09"/>
    <w:rsid w:val="008C4C17"/>
    <w:rsid w:val="008D143F"/>
    <w:rsid w:val="008D57EC"/>
    <w:rsid w:val="008D75C4"/>
    <w:rsid w:val="008E124E"/>
    <w:rsid w:val="008E15A2"/>
    <w:rsid w:val="008E325D"/>
    <w:rsid w:val="008E5DA2"/>
    <w:rsid w:val="008F0B00"/>
    <w:rsid w:val="008F2424"/>
    <w:rsid w:val="008F57E0"/>
    <w:rsid w:val="009018DC"/>
    <w:rsid w:val="0091125A"/>
    <w:rsid w:val="009119D2"/>
    <w:rsid w:val="00917F63"/>
    <w:rsid w:val="00923393"/>
    <w:rsid w:val="00923BA0"/>
    <w:rsid w:val="00927C4C"/>
    <w:rsid w:val="00927CF3"/>
    <w:rsid w:val="009369EE"/>
    <w:rsid w:val="009438C2"/>
    <w:rsid w:val="00943C6C"/>
    <w:rsid w:val="0094662D"/>
    <w:rsid w:val="00953FA0"/>
    <w:rsid w:val="009555FD"/>
    <w:rsid w:val="009558A6"/>
    <w:rsid w:val="00957150"/>
    <w:rsid w:val="00961DAA"/>
    <w:rsid w:val="009650CB"/>
    <w:rsid w:val="00973083"/>
    <w:rsid w:val="0098224A"/>
    <w:rsid w:val="0098541D"/>
    <w:rsid w:val="00990960"/>
    <w:rsid w:val="0099554B"/>
    <w:rsid w:val="009A392A"/>
    <w:rsid w:val="009A598A"/>
    <w:rsid w:val="009B035C"/>
    <w:rsid w:val="009B5AAB"/>
    <w:rsid w:val="009B5C7E"/>
    <w:rsid w:val="009B61EA"/>
    <w:rsid w:val="009B6CA5"/>
    <w:rsid w:val="009C08A6"/>
    <w:rsid w:val="009C4E03"/>
    <w:rsid w:val="009D0D51"/>
    <w:rsid w:val="009D2DEC"/>
    <w:rsid w:val="009D331E"/>
    <w:rsid w:val="009D6B46"/>
    <w:rsid w:val="009E0814"/>
    <w:rsid w:val="009E1033"/>
    <w:rsid w:val="009E4779"/>
    <w:rsid w:val="009E4DDC"/>
    <w:rsid w:val="009F04DA"/>
    <w:rsid w:val="009F1766"/>
    <w:rsid w:val="009F58FC"/>
    <w:rsid w:val="009F797C"/>
    <w:rsid w:val="00A01811"/>
    <w:rsid w:val="00A03942"/>
    <w:rsid w:val="00A0775A"/>
    <w:rsid w:val="00A07A9B"/>
    <w:rsid w:val="00A135FF"/>
    <w:rsid w:val="00A15AD5"/>
    <w:rsid w:val="00A25559"/>
    <w:rsid w:val="00A26A6D"/>
    <w:rsid w:val="00A27396"/>
    <w:rsid w:val="00A32281"/>
    <w:rsid w:val="00A34521"/>
    <w:rsid w:val="00A34D97"/>
    <w:rsid w:val="00A37C15"/>
    <w:rsid w:val="00A422CD"/>
    <w:rsid w:val="00A4461D"/>
    <w:rsid w:val="00A46736"/>
    <w:rsid w:val="00A479D2"/>
    <w:rsid w:val="00A53005"/>
    <w:rsid w:val="00A5310B"/>
    <w:rsid w:val="00A53FE0"/>
    <w:rsid w:val="00A54C07"/>
    <w:rsid w:val="00A60B59"/>
    <w:rsid w:val="00A659F7"/>
    <w:rsid w:val="00A677AB"/>
    <w:rsid w:val="00A7255C"/>
    <w:rsid w:val="00A732E0"/>
    <w:rsid w:val="00A73EE7"/>
    <w:rsid w:val="00A756EC"/>
    <w:rsid w:val="00A75BDC"/>
    <w:rsid w:val="00A80411"/>
    <w:rsid w:val="00A871FE"/>
    <w:rsid w:val="00A9357B"/>
    <w:rsid w:val="00A945A8"/>
    <w:rsid w:val="00AA44D9"/>
    <w:rsid w:val="00AA4709"/>
    <w:rsid w:val="00AA493E"/>
    <w:rsid w:val="00AA6D5A"/>
    <w:rsid w:val="00AA6F06"/>
    <w:rsid w:val="00AB1709"/>
    <w:rsid w:val="00AB1A44"/>
    <w:rsid w:val="00AB5727"/>
    <w:rsid w:val="00AB74E9"/>
    <w:rsid w:val="00AC0084"/>
    <w:rsid w:val="00AC31AF"/>
    <w:rsid w:val="00AC3DA0"/>
    <w:rsid w:val="00AC4422"/>
    <w:rsid w:val="00AC4B49"/>
    <w:rsid w:val="00AC5D96"/>
    <w:rsid w:val="00AC67B2"/>
    <w:rsid w:val="00AC7146"/>
    <w:rsid w:val="00AE00BD"/>
    <w:rsid w:val="00AE4EA5"/>
    <w:rsid w:val="00AE5D29"/>
    <w:rsid w:val="00AF4D30"/>
    <w:rsid w:val="00B0357E"/>
    <w:rsid w:val="00B11997"/>
    <w:rsid w:val="00B2103A"/>
    <w:rsid w:val="00B21481"/>
    <w:rsid w:val="00B24BF3"/>
    <w:rsid w:val="00B316A8"/>
    <w:rsid w:val="00B40A1A"/>
    <w:rsid w:val="00B4240C"/>
    <w:rsid w:val="00B42923"/>
    <w:rsid w:val="00B43568"/>
    <w:rsid w:val="00B44D66"/>
    <w:rsid w:val="00B47D1A"/>
    <w:rsid w:val="00B501EF"/>
    <w:rsid w:val="00B513D0"/>
    <w:rsid w:val="00B5291A"/>
    <w:rsid w:val="00B56130"/>
    <w:rsid w:val="00B66650"/>
    <w:rsid w:val="00B67F47"/>
    <w:rsid w:val="00B73D35"/>
    <w:rsid w:val="00B811E2"/>
    <w:rsid w:val="00B86337"/>
    <w:rsid w:val="00B87C16"/>
    <w:rsid w:val="00B90D9F"/>
    <w:rsid w:val="00B91EF6"/>
    <w:rsid w:val="00B92100"/>
    <w:rsid w:val="00B93DD6"/>
    <w:rsid w:val="00B97E40"/>
    <w:rsid w:val="00BA44F8"/>
    <w:rsid w:val="00BA643F"/>
    <w:rsid w:val="00BB032F"/>
    <w:rsid w:val="00BB3A9D"/>
    <w:rsid w:val="00BB7961"/>
    <w:rsid w:val="00BC6888"/>
    <w:rsid w:val="00BC7D27"/>
    <w:rsid w:val="00BD0560"/>
    <w:rsid w:val="00BD1317"/>
    <w:rsid w:val="00BD1FDF"/>
    <w:rsid w:val="00BE2193"/>
    <w:rsid w:val="00BF0829"/>
    <w:rsid w:val="00C0015D"/>
    <w:rsid w:val="00C00A34"/>
    <w:rsid w:val="00C00C72"/>
    <w:rsid w:val="00C062E6"/>
    <w:rsid w:val="00C167B2"/>
    <w:rsid w:val="00C2278C"/>
    <w:rsid w:val="00C302BF"/>
    <w:rsid w:val="00C42736"/>
    <w:rsid w:val="00C458ED"/>
    <w:rsid w:val="00C558ED"/>
    <w:rsid w:val="00C5703E"/>
    <w:rsid w:val="00C60922"/>
    <w:rsid w:val="00C62A3B"/>
    <w:rsid w:val="00C63D20"/>
    <w:rsid w:val="00C64425"/>
    <w:rsid w:val="00C73085"/>
    <w:rsid w:val="00C81C18"/>
    <w:rsid w:val="00C82DF9"/>
    <w:rsid w:val="00C91E75"/>
    <w:rsid w:val="00C9606B"/>
    <w:rsid w:val="00C97F70"/>
    <w:rsid w:val="00CA204C"/>
    <w:rsid w:val="00CA39C0"/>
    <w:rsid w:val="00CB02B7"/>
    <w:rsid w:val="00CB4F06"/>
    <w:rsid w:val="00CC5621"/>
    <w:rsid w:val="00CC65D0"/>
    <w:rsid w:val="00CD0329"/>
    <w:rsid w:val="00CD0391"/>
    <w:rsid w:val="00CD1AD7"/>
    <w:rsid w:val="00CD457F"/>
    <w:rsid w:val="00CF07FA"/>
    <w:rsid w:val="00CF3E07"/>
    <w:rsid w:val="00D00252"/>
    <w:rsid w:val="00D02BF1"/>
    <w:rsid w:val="00D108A2"/>
    <w:rsid w:val="00D12A4A"/>
    <w:rsid w:val="00D139AC"/>
    <w:rsid w:val="00D143FB"/>
    <w:rsid w:val="00D16800"/>
    <w:rsid w:val="00D17A40"/>
    <w:rsid w:val="00D24DED"/>
    <w:rsid w:val="00D27812"/>
    <w:rsid w:val="00D27F0A"/>
    <w:rsid w:val="00D318B0"/>
    <w:rsid w:val="00D333F6"/>
    <w:rsid w:val="00D36D76"/>
    <w:rsid w:val="00D40B09"/>
    <w:rsid w:val="00D44D21"/>
    <w:rsid w:val="00D4501B"/>
    <w:rsid w:val="00D47618"/>
    <w:rsid w:val="00D476D1"/>
    <w:rsid w:val="00D50BF5"/>
    <w:rsid w:val="00D517E3"/>
    <w:rsid w:val="00D51859"/>
    <w:rsid w:val="00D52961"/>
    <w:rsid w:val="00D53C73"/>
    <w:rsid w:val="00D54234"/>
    <w:rsid w:val="00D61FFA"/>
    <w:rsid w:val="00D6257D"/>
    <w:rsid w:val="00D648A8"/>
    <w:rsid w:val="00D66B0B"/>
    <w:rsid w:val="00D67D0D"/>
    <w:rsid w:val="00D707BB"/>
    <w:rsid w:val="00D70934"/>
    <w:rsid w:val="00D715E1"/>
    <w:rsid w:val="00D75E3D"/>
    <w:rsid w:val="00D76353"/>
    <w:rsid w:val="00D77039"/>
    <w:rsid w:val="00D82ECC"/>
    <w:rsid w:val="00D84573"/>
    <w:rsid w:val="00D85C2C"/>
    <w:rsid w:val="00D8782E"/>
    <w:rsid w:val="00D9047D"/>
    <w:rsid w:val="00D91A08"/>
    <w:rsid w:val="00D96A91"/>
    <w:rsid w:val="00DA0546"/>
    <w:rsid w:val="00DA68BF"/>
    <w:rsid w:val="00DB0887"/>
    <w:rsid w:val="00DB0EC7"/>
    <w:rsid w:val="00DB1B36"/>
    <w:rsid w:val="00DB29F9"/>
    <w:rsid w:val="00DB3CD0"/>
    <w:rsid w:val="00DB5450"/>
    <w:rsid w:val="00DC13A9"/>
    <w:rsid w:val="00DC31B4"/>
    <w:rsid w:val="00DC3AE6"/>
    <w:rsid w:val="00DE044A"/>
    <w:rsid w:val="00DE0856"/>
    <w:rsid w:val="00DE1AB6"/>
    <w:rsid w:val="00DF0254"/>
    <w:rsid w:val="00DF32EB"/>
    <w:rsid w:val="00DF3825"/>
    <w:rsid w:val="00DF3EC2"/>
    <w:rsid w:val="00E051E9"/>
    <w:rsid w:val="00E0607B"/>
    <w:rsid w:val="00E060AD"/>
    <w:rsid w:val="00E06D4C"/>
    <w:rsid w:val="00E07636"/>
    <w:rsid w:val="00E1295D"/>
    <w:rsid w:val="00E14193"/>
    <w:rsid w:val="00E21925"/>
    <w:rsid w:val="00E22BA7"/>
    <w:rsid w:val="00E24881"/>
    <w:rsid w:val="00E26965"/>
    <w:rsid w:val="00E278A5"/>
    <w:rsid w:val="00E3082E"/>
    <w:rsid w:val="00E34955"/>
    <w:rsid w:val="00E3694C"/>
    <w:rsid w:val="00E36C44"/>
    <w:rsid w:val="00E4081E"/>
    <w:rsid w:val="00E4146B"/>
    <w:rsid w:val="00E51389"/>
    <w:rsid w:val="00E52454"/>
    <w:rsid w:val="00E52E22"/>
    <w:rsid w:val="00E56396"/>
    <w:rsid w:val="00E61C8F"/>
    <w:rsid w:val="00E61D69"/>
    <w:rsid w:val="00E64D11"/>
    <w:rsid w:val="00E654EA"/>
    <w:rsid w:val="00E67DCA"/>
    <w:rsid w:val="00E71635"/>
    <w:rsid w:val="00E76FEC"/>
    <w:rsid w:val="00E80A3E"/>
    <w:rsid w:val="00E8252B"/>
    <w:rsid w:val="00E84658"/>
    <w:rsid w:val="00E904AC"/>
    <w:rsid w:val="00E934A0"/>
    <w:rsid w:val="00E97317"/>
    <w:rsid w:val="00EA77A5"/>
    <w:rsid w:val="00EB1D14"/>
    <w:rsid w:val="00EB338D"/>
    <w:rsid w:val="00EB6278"/>
    <w:rsid w:val="00EB6BF7"/>
    <w:rsid w:val="00EB6F59"/>
    <w:rsid w:val="00EC084B"/>
    <w:rsid w:val="00EC7451"/>
    <w:rsid w:val="00ED6B4E"/>
    <w:rsid w:val="00EE43C4"/>
    <w:rsid w:val="00EE5470"/>
    <w:rsid w:val="00EE7B9B"/>
    <w:rsid w:val="00EF1DB7"/>
    <w:rsid w:val="00EF7A07"/>
    <w:rsid w:val="00F06A3D"/>
    <w:rsid w:val="00F1147A"/>
    <w:rsid w:val="00F122E4"/>
    <w:rsid w:val="00F14059"/>
    <w:rsid w:val="00F16BB8"/>
    <w:rsid w:val="00F17C5E"/>
    <w:rsid w:val="00F214B7"/>
    <w:rsid w:val="00F22F04"/>
    <w:rsid w:val="00F258FE"/>
    <w:rsid w:val="00F266A1"/>
    <w:rsid w:val="00F30047"/>
    <w:rsid w:val="00F3010B"/>
    <w:rsid w:val="00F30AF4"/>
    <w:rsid w:val="00F34CA7"/>
    <w:rsid w:val="00F40A40"/>
    <w:rsid w:val="00F414C0"/>
    <w:rsid w:val="00F51206"/>
    <w:rsid w:val="00F53304"/>
    <w:rsid w:val="00F533B9"/>
    <w:rsid w:val="00F573F5"/>
    <w:rsid w:val="00F60836"/>
    <w:rsid w:val="00F61ECD"/>
    <w:rsid w:val="00F654AA"/>
    <w:rsid w:val="00F661A1"/>
    <w:rsid w:val="00F73C41"/>
    <w:rsid w:val="00F73EDA"/>
    <w:rsid w:val="00F74420"/>
    <w:rsid w:val="00F91A75"/>
    <w:rsid w:val="00F92483"/>
    <w:rsid w:val="00F9698A"/>
    <w:rsid w:val="00F96C12"/>
    <w:rsid w:val="00FA66C5"/>
    <w:rsid w:val="00FA678C"/>
    <w:rsid w:val="00FC3861"/>
    <w:rsid w:val="00FC3BAB"/>
    <w:rsid w:val="00FC4014"/>
    <w:rsid w:val="00FD1424"/>
    <w:rsid w:val="00FD594E"/>
    <w:rsid w:val="00FE0424"/>
    <w:rsid w:val="00FE314D"/>
    <w:rsid w:val="00FE6204"/>
    <w:rsid w:val="00FE64E0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618B"/>
  <w15:docId w15:val="{3232BF81-2219-4816-BD15-50E0E9BD0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02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0F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A0F3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0F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242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uiPriority w:val="99"/>
    <w:rsid w:val="004242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4242B1"/>
  </w:style>
  <w:style w:type="paragraph" w:styleId="a8">
    <w:name w:val="Balloon Text"/>
    <w:basedOn w:val="a"/>
    <w:semiHidden/>
    <w:rsid w:val="002D026C"/>
    <w:rPr>
      <w:sz w:val="18"/>
      <w:szCs w:val="18"/>
    </w:rPr>
  </w:style>
  <w:style w:type="paragraph" w:customStyle="1" w:styleId="Char">
    <w:name w:val="Char"/>
    <w:basedOn w:val="a"/>
    <w:rsid w:val="00526E3D"/>
    <w:pPr>
      <w:widowControl/>
      <w:spacing w:after="160" w:line="240" w:lineRule="exact"/>
      <w:jc w:val="left"/>
    </w:pPr>
    <w:rPr>
      <w:szCs w:val="20"/>
    </w:rPr>
  </w:style>
  <w:style w:type="character" w:customStyle="1" w:styleId="a6">
    <w:name w:val="页脚 字符"/>
    <w:link w:val="a5"/>
    <w:uiPriority w:val="99"/>
    <w:rsid w:val="00D139A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F:\&#20154;&#20107;&#32844;&#31216;&#30003;&#25253;\&#20154;&#20107;&#30003;&#25253;&#31649;&#29702;&#31471;\postDeclareAdmin\bin\noUse\allViewB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allViewB</Template>
  <TotalTime>81</TotalTime>
  <Pages>5</Pages>
  <Words>573</Words>
  <Characters>3272</Characters>
  <Application>Microsoft Office Word</Application>
  <DocSecurity>0</DocSecurity>
  <Lines>27</Lines>
  <Paragraphs>7</Paragraphs>
  <ScaleCrop>false</ScaleCrop>
  <Company>MC SYSTEM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处职领导干部年度考核网上民主测评表</dc:title>
  <dc:creator>besthua</dc:creator>
  <cp:lastModifiedBy>jerry fan</cp:lastModifiedBy>
  <cp:revision>27</cp:revision>
  <cp:lastPrinted>2011-12-08T01:48:00Z</cp:lastPrinted>
  <dcterms:created xsi:type="dcterms:W3CDTF">2017-11-06T08:16:00Z</dcterms:created>
  <dcterms:modified xsi:type="dcterms:W3CDTF">2024-12-11T09:38:00Z</dcterms:modified>
  <dc:description/>
  <dc:identifier/>
  <dc:language/>
  <dc:subject/>
</cp:coreProperties>
</file>