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1" w:type="pct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7"/>
        <w:gridCol w:w="1801"/>
        <w:gridCol w:w="1260"/>
        <w:gridCol w:w="5684"/>
      </w:tblGrid>
      <w:tr w:rsidR="00536F28" w:rsidRPr="000620DA" w14:paraId="11BD05EC" w14:textId="77777777" w:rsidTr="00A34521">
        <w:trPr>
          <w:trHeight w:val="1509"/>
        </w:trPr>
        <w:tc>
          <w:tcPr>
            <w:tcW w:w="137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A36DD5" w14:textId="77777777" w:rsidR="00536F28" w:rsidRPr="000620DA" w:rsidRDefault="00536F28" w:rsidP="006E3F4D">
            <w:pPr>
              <w:rPr>
                <w:rFonts w:eastAsia="楷体_GB2312"/>
                <w:bCs/>
                <w:sz w:val="32"/>
                <w:szCs w:val="32"/>
              </w:rPr>
            </w:pPr>
            <w:bookmarkStart w:id="0" w:name="s1"/>
            <w:bookmarkStart w:id="1" w:name="payID"/>
            <w:bookmarkEnd w:id="0"/>
            <w:bookmarkEnd w:id="1"/>
            <w:r w:rsidRPr="000620DA">
              <w:rPr>
                <w:rFonts w:eastAsia="楷体_GB2312"/>
                <w:bCs/>
                <w:sz w:val="32"/>
                <w:szCs w:val="32"/>
              </w:rPr>
              <w:t>工资号：</w:t>
            </w:r>
            <w:r w:rsidR="00D9047D">
              <w:rPr>
                <w:rFonts w:eastAsia="楷体_GB2312" w:hint="eastAsia"/>
                <w:bCs/>
                <w:sz w:val="32"/>
                <w:szCs w:val="32"/>
              </w:rPr>
              <w:t xml:space="preserve"/>
            </w:r>
          </w:p>
        </w:tc>
        <w:tc>
          <w:tcPr>
            <w:tcW w:w="362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B945F1" w14:textId="77777777" w:rsidR="00536F28" w:rsidRPr="000620DA" w:rsidRDefault="00536F28" w:rsidP="00A34521">
            <w:pPr>
              <w:wordWrap w:val="0"/>
            </w:pPr>
          </w:p>
        </w:tc>
      </w:tr>
      <w:tr w:rsidR="00536F28" w:rsidRPr="000620DA" w14:paraId="51FA50FF" w14:textId="77777777" w:rsidTr="00A34521">
        <w:trPr>
          <w:trHeight w:val="336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98DA45" w14:textId="77777777" w:rsidR="00536F28" w:rsidRPr="000620DA" w:rsidRDefault="00536F28" w:rsidP="00A34521">
            <w:pPr>
              <w:wordWrap w:val="0"/>
              <w:spacing w:line="240" w:lineRule="exact"/>
            </w:pPr>
          </w:p>
        </w:tc>
      </w:tr>
      <w:tr w:rsidR="00536F28" w:rsidRPr="000620DA" w14:paraId="6DCCA129" w14:textId="77777777" w:rsidTr="00A34521">
        <w:trPr>
          <w:trHeight w:val="316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022EDE" w14:textId="77777777" w:rsidR="00536F28" w:rsidRPr="000620DA" w:rsidRDefault="00536F28" w:rsidP="00A34521">
            <w:pPr>
              <w:wordWrap w:val="0"/>
              <w:spacing w:line="240" w:lineRule="exact"/>
            </w:pPr>
          </w:p>
        </w:tc>
      </w:tr>
      <w:tr w:rsidR="00536F28" w:rsidRPr="000620DA" w14:paraId="661235E0" w14:textId="77777777" w:rsidTr="00A34521">
        <w:trPr>
          <w:trHeight w:val="2172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4F89AB" w14:textId="77777777" w:rsidR="00536F28" w:rsidRPr="000620DA" w:rsidRDefault="00536F28" w:rsidP="00A34521">
            <w:pPr>
              <w:jc w:val="center"/>
              <w:rPr>
                <w:rFonts w:eastAsia="仿宋_GB2312"/>
                <w:b/>
                <w:sz w:val="52"/>
              </w:rPr>
            </w:pPr>
            <w:r w:rsidRPr="000620DA">
              <w:rPr>
                <w:rFonts w:eastAsia="仿宋_GB2312"/>
                <w:b/>
                <w:sz w:val="52"/>
              </w:rPr>
              <w:t>北京交通大学</w:t>
            </w:r>
          </w:p>
          <w:p w14:paraId="2C6154FE" w14:textId="77777777" w:rsidR="00536F28" w:rsidRPr="000620DA" w:rsidRDefault="00536F28" w:rsidP="00A34521">
            <w:pPr>
              <w:jc w:val="center"/>
              <w:rPr>
                <w:rFonts w:eastAsia="仿宋_GB2312"/>
                <w:b/>
                <w:sz w:val="52"/>
              </w:rPr>
            </w:pPr>
            <w:r w:rsidRPr="000620DA">
              <w:rPr>
                <w:rFonts w:eastAsia="仿宋_GB2312"/>
                <w:b/>
                <w:sz w:val="52"/>
              </w:rPr>
              <w:t>岗位履职</w:t>
            </w:r>
            <w:r w:rsidR="007A128C" w:rsidRPr="000620DA">
              <w:rPr>
                <w:rFonts w:eastAsia="仿宋_GB2312" w:hint="eastAsia"/>
                <w:b/>
                <w:sz w:val="52"/>
              </w:rPr>
              <w:t>聘期</w:t>
            </w:r>
            <w:r w:rsidRPr="000620DA">
              <w:rPr>
                <w:rFonts w:eastAsia="仿宋_GB2312"/>
                <w:b/>
                <w:sz w:val="52"/>
              </w:rPr>
              <w:t>考核表</w:t>
            </w:r>
          </w:p>
          <w:p w14:paraId="2D064F05" w14:textId="77777777" w:rsidR="00536F28" w:rsidRPr="000620DA" w:rsidRDefault="00536F28" w:rsidP="00A34521">
            <w:pPr>
              <w:jc w:val="center"/>
              <w:rPr>
                <w:sz w:val="36"/>
                <w:szCs w:val="36"/>
              </w:rPr>
            </w:pPr>
            <w:r w:rsidRPr="000620DA">
              <w:rPr>
                <w:rFonts w:eastAsia="仿宋_GB2312"/>
                <w:b/>
                <w:sz w:val="36"/>
                <w:szCs w:val="36"/>
              </w:rPr>
              <w:t>（适用教师岗位、</w:t>
            </w:r>
            <w:r w:rsidRPr="000620DA">
              <w:rPr>
                <w:rFonts w:eastAsia="仿宋_GB2312" w:hint="eastAsia"/>
                <w:b/>
                <w:sz w:val="36"/>
                <w:szCs w:val="36"/>
              </w:rPr>
              <w:t>院系其他</w:t>
            </w:r>
            <w:r w:rsidRPr="000620DA">
              <w:rPr>
                <w:rFonts w:eastAsia="仿宋_GB2312"/>
                <w:b/>
                <w:sz w:val="36"/>
                <w:szCs w:val="36"/>
              </w:rPr>
              <w:t>专技岗位）</w:t>
            </w:r>
          </w:p>
        </w:tc>
      </w:tr>
      <w:tr w:rsidR="00536F28" w:rsidRPr="000620DA" w14:paraId="02850606" w14:textId="77777777" w:rsidTr="00A34521">
        <w:trPr>
          <w:trHeight w:val="47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A9C204" w14:textId="77777777" w:rsidR="00536F28" w:rsidRPr="000620DA" w:rsidRDefault="00536F28" w:rsidP="00A34521">
            <w:pPr>
              <w:wordWrap w:val="0"/>
              <w:spacing w:line="240" w:lineRule="exact"/>
              <w:jc w:val="right"/>
              <w:rPr>
                <w:rFonts w:eastAsia="黑体"/>
                <w:sz w:val="24"/>
              </w:rPr>
            </w:pPr>
          </w:p>
        </w:tc>
      </w:tr>
      <w:tr w:rsidR="00536F28" w:rsidRPr="000620DA" w14:paraId="0FFB4DFF" w14:textId="77777777" w:rsidTr="00A34521">
        <w:trPr>
          <w:trHeight w:hRule="exact" w:val="851"/>
        </w:trPr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44BD3E" w14:textId="77777777" w:rsidR="00536F28" w:rsidRPr="000620DA" w:rsidRDefault="00536F28" w:rsidP="00A34521">
            <w:pPr>
              <w:spacing w:line="240" w:lineRule="exact"/>
              <w:rPr>
                <w:rFonts w:eastAsia="黑体"/>
                <w:sz w:val="24"/>
              </w:rPr>
            </w:pPr>
          </w:p>
        </w:tc>
        <w:tc>
          <w:tcPr>
            <w:tcW w:w="159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CBBAF" w14:textId="77777777" w:rsidR="00536F28" w:rsidRPr="000620DA" w:rsidRDefault="00536F28" w:rsidP="006E3F4D">
            <w:pPr>
              <w:rPr>
                <w:rFonts w:eastAsia="黑体"/>
                <w:b/>
                <w:sz w:val="24"/>
              </w:rPr>
            </w:pP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单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 xml:space="preserve">   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位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 xml:space="preserve">   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名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 xml:space="preserve">  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称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296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58EFFC" w14:textId="77777777" w:rsidR="00536F28" w:rsidRPr="000620DA" w:rsidRDefault="00B316A8" w:rsidP="006E3F4D">
            <w:pPr>
              <w:rPr>
                <w:rFonts w:eastAsia="楷体_GB2312"/>
                <w:bCs/>
                <w:sz w:val="32"/>
                <w:szCs w:val="32"/>
              </w:rPr>
            </w:pPr>
            <w:bookmarkStart w:id="2" w:name="department"/>
            <w:bookmarkEnd w:id="2"/>
            <w:r>
              <w:rPr>
                <w:rFonts w:eastAsia="楷体_GB2312" w:hint="eastAsia"/>
                <w:bCs/>
                <w:sz w:val="32"/>
                <w:szCs w:val="32"/>
              </w:rPr>
              <w:t xml:space="preserve">交通运输学院</w:t>
            </w:r>
          </w:p>
        </w:tc>
      </w:tr>
      <w:tr w:rsidR="00536F28" w:rsidRPr="000620DA" w14:paraId="7A50BE26" w14:textId="77777777" w:rsidTr="00A34521">
        <w:trPr>
          <w:trHeight w:hRule="exact" w:val="851"/>
        </w:trPr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EBF300" w14:textId="77777777" w:rsidR="00536F28" w:rsidRPr="000620DA" w:rsidRDefault="00536F28" w:rsidP="00A34521">
            <w:pPr>
              <w:spacing w:line="240" w:lineRule="exact"/>
              <w:rPr>
                <w:rFonts w:eastAsia="黑体"/>
                <w:sz w:val="24"/>
              </w:rPr>
            </w:pPr>
          </w:p>
        </w:tc>
        <w:tc>
          <w:tcPr>
            <w:tcW w:w="159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605CB" w14:textId="77777777" w:rsidR="00536F28" w:rsidRPr="000620DA" w:rsidRDefault="00536F28" w:rsidP="006E3F4D">
            <w:pPr>
              <w:rPr>
                <w:rFonts w:eastAsia="楷体_GB2312"/>
                <w:b/>
                <w:bCs/>
                <w:sz w:val="32"/>
                <w:szCs w:val="32"/>
              </w:rPr>
            </w:pP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姓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 xml:space="preserve">            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名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29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A8F876" w14:textId="77777777" w:rsidR="00536F28" w:rsidRPr="000620DA" w:rsidRDefault="00B316A8" w:rsidP="006E3F4D">
            <w:pPr>
              <w:rPr>
                <w:rFonts w:eastAsia="楷体_GB2312"/>
                <w:bCs/>
                <w:sz w:val="32"/>
                <w:szCs w:val="32"/>
              </w:rPr>
            </w:pPr>
            <w:r>
              <w:rPr>
                <w:rFonts w:eastAsia="楷体_GB2312" w:hint="eastAsia"/>
                <w:bCs/>
                <w:sz w:val="32"/>
                <w:szCs w:val="32"/>
              </w:rPr>
              <w:t xml:space="preserve">李笑红</w:t>
            </w:r>
          </w:p>
        </w:tc>
      </w:tr>
      <w:tr w:rsidR="00536F28" w:rsidRPr="000620DA" w14:paraId="71215F5F" w14:textId="77777777" w:rsidTr="00A34521">
        <w:trPr>
          <w:trHeight w:hRule="exact" w:val="851"/>
        </w:trPr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9BBE9B" w14:textId="77777777" w:rsidR="00536F28" w:rsidRPr="000620DA" w:rsidRDefault="00536F28" w:rsidP="00A34521">
            <w:pPr>
              <w:spacing w:line="240" w:lineRule="exact"/>
              <w:rPr>
                <w:rFonts w:eastAsia="黑体"/>
                <w:sz w:val="24"/>
              </w:rPr>
            </w:pPr>
          </w:p>
        </w:tc>
        <w:tc>
          <w:tcPr>
            <w:tcW w:w="159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BEB18" w14:textId="77777777" w:rsidR="00536F28" w:rsidRPr="000620DA" w:rsidRDefault="00536F28" w:rsidP="006E3F4D">
            <w:pPr>
              <w:rPr>
                <w:rFonts w:eastAsia="楷体_GB2312"/>
                <w:b/>
                <w:bCs/>
                <w:sz w:val="32"/>
                <w:szCs w:val="32"/>
              </w:rPr>
            </w:pP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一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 xml:space="preserve">   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级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 xml:space="preserve">   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学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 xml:space="preserve">  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科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 xml:space="preserve">:</w:t>
            </w:r>
          </w:p>
        </w:tc>
        <w:tc>
          <w:tcPr>
            <w:tcW w:w="29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A6C6B2" w14:textId="77777777" w:rsidR="00536F28" w:rsidRPr="000620DA" w:rsidRDefault="00B316A8" w:rsidP="006E3F4D">
            <w:pPr>
              <w:rPr>
                <w:rFonts w:eastAsia="楷体_GB2312"/>
                <w:bCs/>
                <w:sz w:val="32"/>
                <w:szCs w:val="32"/>
              </w:rPr>
            </w:pPr>
            <w:r>
              <w:rPr>
                <w:rFonts w:eastAsia="楷体_GB2312" w:hint="eastAsia"/>
                <w:bCs/>
                <w:sz w:val="32"/>
                <w:szCs w:val="32"/>
              </w:rPr>
              <w:t xml:space="preserve">交通运输工程</w:t>
            </w:r>
          </w:p>
        </w:tc>
      </w:tr>
      <w:tr w:rsidR="00536F28" w:rsidRPr="000620DA" w14:paraId="0DF714F6" w14:textId="77777777" w:rsidTr="00A34521">
        <w:trPr>
          <w:trHeight w:hRule="exact" w:val="851"/>
        </w:trPr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54AF02" w14:textId="77777777" w:rsidR="00536F28" w:rsidRPr="000620DA" w:rsidRDefault="00536F28" w:rsidP="00A34521">
            <w:pPr>
              <w:spacing w:line="240" w:lineRule="exact"/>
              <w:rPr>
                <w:rFonts w:eastAsia="黑体"/>
                <w:sz w:val="24"/>
              </w:rPr>
            </w:pPr>
          </w:p>
        </w:tc>
        <w:tc>
          <w:tcPr>
            <w:tcW w:w="159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A9DFE" w14:textId="77777777" w:rsidR="00536F28" w:rsidRPr="000620DA" w:rsidRDefault="00536F28" w:rsidP="006E3F4D">
            <w:pPr>
              <w:rPr>
                <w:rFonts w:eastAsia="楷体_GB2312"/>
                <w:b/>
                <w:bCs/>
                <w:sz w:val="32"/>
                <w:szCs w:val="32"/>
              </w:rPr>
            </w:pP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研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 xml:space="preserve">   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究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 xml:space="preserve">   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方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 xml:space="preserve">  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向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 xml:space="preserve">:</w:t>
            </w:r>
          </w:p>
        </w:tc>
        <w:tc>
          <w:tcPr>
            <w:tcW w:w="29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1BF0F1" w14:textId="77777777" w:rsidR="00536F28" w:rsidRPr="000620DA" w:rsidRDefault="00B316A8" w:rsidP="006E3F4D">
            <w:pPr>
              <w:rPr>
                <w:rFonts w:eastAsia="楷体_GB2312"/>
                <w:bCs/>
                <w:sz w:val="32"/>
                <w:szCs w:val="32"/>
              </w:rPr>
            </w:pPr>
            <w:r>
              <w:rPr>
                <w:rFonts w:eastAsia="楷体_GB2312" w:hint="eastAsia"/>
                <w:bCs/>
                <w:sz w:val="32"/>
                <w:szCs w:val="32"/>
              </w:rPr>
              <w:t xml:space="preserve">交通运输规划与管理</w:t>
            </w:r>
          </w:p>
        </w:tc>
      </w:tr>
      <w:tr w:rsidR="00536F28" w:rsidRPr="000620DA" w14:paraId="17E5BE91" w14:textId="77777777" w:rsidTr="00A34521">
        <w:trPr>
          <w:trHeight w:hRule="exact" w:val="851"/>
        </w:trPr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EBD8D0" w14:textId="77777777" w:rsidR="00536F28" w:rsidRPr="000620DA" w:rsidRDefault="00536F28" w:rsidP="00A34521">
            <w:pPr>
              <w:spacing w:line="240" w:lineRule="exact"/>
              <w:rPr>
                <w:rFonts w:eastAsia="黑体"/>
                <w:sz w:val="24"/>
              </w:rPr>
            </w:pPr>
          </w:p>
        </w:tc>
        <w:tc>
          <w:tcPr>
            <w:tcW w:w="159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98D4A" w14:textId="77777777" w:rsidR="00536F28" w:rsidRPr="000620DA" w:rsidRDefault="00536F28" w:rsidP="006E3F4D">
            <w:pPr>
              <w:rPr>
                <w:rFonts w:eastAsia="楷体_GB2312"/>
                <w:b/>
                <w:bCs/>
                <w:sz w:val="32"/>
                <w:szCs w:val="32"/>
              </w:rPr>
            </w:pP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现</w:t>
            </w:r>
            <w:r w:rsidRPr="000620DA">
              <w:rPr>
                <w:rFonts w:eastAsia="楷体_GB2312" w:hint="eastAsia"/>
                <w:b/>
                <w:bCs/>
                <w:sz w:val="32"/>
                <w:szCs w:val="32"/>
              </w:rPr>
              <w:t>聘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专业技术岗位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29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DE0EAD" w14:textId="77777777" w:rsidR="00536F28" w:rsidRPr="000620DA" w:rsidRDefault="00B316A8" w:rsidP="006E3F4D">
            <w:pPr>
              <w:rPr>
                <w:rFonts w:eastAsia="楷体_GB2312"/>
                <w:bCs/>
                <w:sz w:val="32"/>
                <w:szCs w:val="32"/>
              </w:rPr>
            </w:pPr>
            <w:r>
              <w:rPr>
                <w:rFonts w:eastAsia="楷体_GB2312" w:hint="eastAsia"/>
                <w:bCs/>
                <w:sz w:val="32"/>
                <w:szCs w:val="32"/>
              </w:rPr>
              <w:t xml:space="preserve">副教授一级</w:t>
            </w:r>
          </w:p>
        </w:tc>
      </w:tr>
      <w:tr w:rsidR="00536F28" w:rsidRPr="000620DA" w14:paraId="2436180D" w14:textId="77777777" w:rsidTr="003E7BBD">
        <w:trPr>
          <w:trHeight w:hRule="exact" w:val="1234"/>
        </w:trPr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CC9199" w14:textId="77777777" w:rsidR="00536F28" w:rsidRPr="000620DA" w:rsidRDefault="00536F28" w:rsidP="00A34521">
            <w:pPr>
              <w:spacing w:line="240" w:lineRule="exact"/>
              <w:rPr>
                <w:rFonts w:eastAsia="黑体"/>
                <w:sz w:val="24"/>
              </w:rPr>
            </w:pPr>
          </w:p>
        </w:tc>
        <w:tc>
          <w:tcPr>
            <w:tcW w:w="159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A7B04" w14:textId="77777777" w:rsidR="00536F28" w:rsidRPr="000620DA" w:rsidRDefault="007A128C" w:rsidP="007A3FC7">
            <w:pPr>
              <w:rPr>
                <w:rFonts w:eastAsia="楷体_GB2312"/>
                <w:b/>
                <w:bCs/>
                <w:sz w:val="32"/>
                <w:szCs w:val="32"/>
              </w:rPr>
            </w:pPr>
            <w:r w:rsidRPr="000620DA">
              <w:rPr>
                <w:rFonts w:eastAsia="楷体_GB2312" w:hint="eastAsia"/>
                <w:b/>
                <w:bCs/>
                <w:sz w:val="32"/>
                <w:szCs w:val="32"/>
              </w:rPr>
              <w:t>聘</w:t>
            </w:r>
            <w:r w:rsidR="007A3FC7" w:rsidRPr="000620DA">
              <w:rPr>
                <w:rFonts w:eastAsia="楷体_GB2312" w:hint="eastAsia"/>
                <w:b/>
                <w:bCs/>
                <w:sz w:val="32"/>
                <w:szCs w:val="32"/>
              </w:rPr>
              <w:t xml:space="preserve"> </w:t>
            </w:r>
            <w:r w:rsidRPr="000620DA">
              <w:rPr>
                <w:rFonts w:eastAsia="楷体_GB2312" w:hint="eastAsia"/>
                <w:b/>
                <w:bCs/>
                <w:sz w:val="32"/>
                <w:szCs w:val="32"/>
              </w:rPr>
              <w:t>期</w:t>
            </w:r>
            <w:r w:rsidR="007A3FC7" w:rsidRPr="000620DA">
              <w:rPr>
                <w:rFonts w:eastAsia="楷体_GB2312" w:hint="eastAsia"/>
                <w:b/>
                <w:bCs/>
                <w:sz w:val="32"/>
                <w:szCs w:val="32"/>
              </w:rPr>
              <w:t xml:space="preserve"> </w:t>
            </w:r>
            <w:r w:rsidRPr="000620DA">
              <w:rPr>
                <w:rFonts w:eastAsia="楷体_GB2312" w:hint="eastAsia"/>
                <w:b/>
                <w:bCs/>
                <w:sz w:val="32"/>
                <w:szCs w:val="32"/>
              </w:rPr>
              <w:t>起</w:t>
            </w:r>
            <w:r w:rsidR="007A3FC7" w:rsidRPr="000620DA">
              <w:rPr>
                <w:rFonts w:eastAsia="楷体_GB2312" w:hint="eastAsia"/>
                <w:b/>
                <w:bCs/>
                <w:sz w:val="32"/>
                <w:szCs w:val="32"/>
              </w:rPr>
              <w:t xml:space="preserve"> </w:t>
            </w:r>
            <w:r w:rsidRPr="000620DA">
              <w:rPr>
                <w:rFonts w:eastAsia="楷体_GB2312" w:hint="eastAsia"/>
                <w:b/>
                <w:bCs/>
                <w:sz w:val="32"/>
                <w:szCs w:val="32"/>
              </w:rPr>
              <w:t>止</w:t>
            </w:r>
            <w:r w:rsidR="007A3FC7" w:rsidRPr="000620DA">
              <w:rPr>
                <w:rFonts w:eastAsia="楷体_GB2312" w:hint="eastAsia"/>
                <w:b/>
                <w:bCs/>
                <w:sz w:val="32"/>
                <w:szCs w:val="32"/>
              </w:rPr>
              <w:t xml:space="preserve"> </w:t>
            </w:r>
            <w:r w:rsidRPr="000620DA">
              <w:rPr>
                <w:rFonts w:eastAsia="楷体_GB2312" w:hint="eastAsia"/>
                <w:b/>
                <w:bCs/>
                <w:sz w:val="32"/>
                <w:szCs w:val="32"/>
              </w:rPr>
              <w:t>时间</w:t>
            </w:r>
            <w:r w:rsidR="00536F28" w:rsidRPr="000620DA">
              <w:rPr>
                <w:rFonts w:eastAsia="楷体_GB2312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29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4E1986" w14:textId="77777777" w:rsidR="00536F28" w:rsidRPr="003E7BBD" w:rsidRDefault="00120F4A" w:rsidP="003E7BBD">
            <w:pPr>
              <w:jc w:val="left"/>
              <w:rPr>
                <w:rFonts w:eastAsia="黑体"/>
                <w:sz w:val="28"/>
                <w:szCs w:val="28"/>
              </w:rPr>
            </w:pPr>
            <w:r w:rsidRPr="00120F4A">
              <w:rPr>
                <w:rFonts w:ascii="楷体" w:eastAsia="楷体" w:hAnsi="楷体" w:hint="eastAsia"/>
                <w:sz w:val="28"/>
                <w:szCs w:val="28"/>
              </w:rPr>
              <w:t xml:space="preserve">2021-01-01至</w:t>
            </w:r>
            <w:r w:rsidRPr="00120F4A">
              <w:rPr>
                <w:rFonts w:eastAsia="黑体" w:hint="eastAsia"/>
                <w:sz w:val="28"/>
                <w:szCs w:val="28"/>
              </w:rPr>
              <w:t xml:space="preserve">2024-12-31 </w:t>
            </w:r>
          </w:p>
        </w:tc>
      </w:tr>
    </w:tbl>
    <w:p w14:paraId="4A45738D" w14:textId="77777777" w:rsidR="00536F28" w:rsidRPr="009B5AAB" w:rsidRDefault="00536F28" w:rsidP="00536F28">
      <w:pPr>
        <w:jc w:val="center"/>
        <w:rPr>
          <w:rFonts w:eastAsia="黑体"/>
          <w:sz w:val="28"/>
          <w:szCs w:val="28"/>
        </w:rPr>
      </w:pPr>
    </w:p>
    <w:p w14:paraId="656ED757" w14:textId="77777777" w:rsidR="00536F28" w:rsidRPr="009B5AAB" w:rsidRDefault="00536F28" w:rsidP="00536F28">
      <w:pPr>
        <w:jc w:val="center"/>
        <w:rPr>
          <w:rFonts w:eastAsia="黑体"/>
          <w:sz w:val="28"/>
          <w:szCs w:val="28"/>
        </w:rPr>
      </w:pPr>
    </w:p>
    <w:p w14:paraId="68480CC1" w14:textId="77777777" w:rsidR="00526E3D" w:rsidRPr="000620DA" w:rsidRDefault="00526E3D" w:rsidP="00536F28">
      <w:pPr>
        <w:jc w:val="center"/>
        <w:rPr>
          <w:rFonts w:eastAsia="黑体"/>
          <w:sz w:val="28"/>
          <w:szCs w:val="28"/>
        </w:rPr>
      </w:pPr>
    </w:p>
    <w:p w14:paraId="2F1E3463" w14:textId="77777777" w:rsidR="00536F28" w:rsidRPr="000620DA" w:rsidRDefault="00536F28" w:rsidP="00536F28">
      <w:pPr>
        <w:jc w:val="center"/>
        <w:rPr>
          <w:rFonts w:eastAsia="黑体"/>
          <w:sz w:val="28"/>
          <w:szCs w:val="28"/>
        </w:rPr>
      </w:pPr>
      <w:r w:rsidRPr="000620DA">
        <w:rPr>
          <w:rFonts w:eastAsia="黑体" w:hAnsi="黑体"/>
          <w:sz w:val="28"/>
          <w:szCs w:val="28"/>
        </w:rPr>
        <w:t>填表时间：</w:t>
      </w:r>
      <w:r w:rsidRPr="000620DA">
        <w:rPr>
          <w:rFonts w:eastAsia="黑体"/>
          <w:sz w:val="28"/>
          <w:szCs w:val="28"/>
        </w:rPr>
        <w:t xml:space="preserve">   </w:t>
      </w:r>
      <w:r w:rsidR="00B316A8">
        <w:rPr>
          <w:rFonts w:eastAsia="黑体" w:hint="eastAsia"/>
          <w:sz w:val="28"/>
          <w:szCs w:val="28"/>
        </w:rPr>
        <w:t xml:space="preserve">2024</w:t>
      </w:r>
      <w:r w:rsidRPr="000620DA">
        <w:rPr>
          <w:rFonts w:eastAsia="黑体" w:hAnsi="黑体"/>
          <w:sz w:val="28"/>
          <w:szCs w:val="28"/>
        </w:rPr>
        <w:t>年</w:t>
      </w:r>
      <w:r w:rsidR="00B316A8">
        <w:rPr>
          <w:rFonts w:eastAsia="黑体" w:hint="eastAsia"/>
          <w:sz w:val="28"/>
          <w:szCs w:val="28"/>
        </w:rPr>
        <w:t xml:space="preserve">12</w:t>
      </w:r>
      <w:r w:rsidRPr="000620DA">
        <w:rPr>
          <w:rFonts w:eastAsia="黑体" w:hAnsi="黑体"/>
          <w:sz w:val="28"/>
          <w:szCs w:val="28"/>
        </w:rPr>
        <w:t>月</w:t>
      </w:r>
      <w:r w:rsidR="00B316A8">
        <w:rPr>
          <w:rFonts w:eastAsia="黑体" w:hint="eastAsia"/>
          <w:sz w:val="28"/>
          <w:szCs w:val="28"/>
        </w:rPr>
        <w:t xml:space="preserve">23</w:t>
      </w:r>
      <w:r w:rsidRPr="000620DA">
        <w:rPr>
          <w:rFonts w:eastAsia="黑体" w:hAnsi="黑体"/>
          <w:sz w:val="28"/>
          <w:szCs w:val="28"/>
        </w:rPr>
        <w:t>日</w:t>
      </w:r>
    </w:p>
    <w:p w14:paraId="34CC7F80" w14:textId="77777777" w:rsidR="00AA4709" w:rsidRPr="000620DA" w:rsidRDefault="002267B3" w:rsidP="00447D89">
      <w:r w:rsidRPr="000620DA">
        <w:rPr>
          <w:rFonts w:eastAsia="黑体"/>
          <w:bCs/>
          <w:sz w:val="24"/>
        </w:rPr>
        <w:br w:type="page"/>
      </w:r>
      <w:r w:rsidR="00536F28" w:rsidRPr="000620DA">
        <w:rPr>
          <w:rFonts w:eastAsia="黑体" w:hint="eastAsia"/>
          <w:bCs/>
          <w:sz w:val="24"/>
        </w:rPr>
        <w:lastRenderedPageBreak/>
        <w:t>一</w:t>
      </w:r>
      <w:r w:rsidR="00AA4709" w:rsidRPr="000620DA">
        <w:rPr>
          <w:rFonts w:eastAsia="黑体"/>
          <w:bCs/>
          <w:sz w:val="24"/>
        </w:rPr>
        <w:t>、本</w:t>
      </w:r>
      <w:r w:rsidR="007A128C" w:rsidRPr="000620DA">
        <w:rPr>
          <w:rFonts w:eastAsia="黑体" w:hint="eastAsia"/>
          <w:bCs/>
          <w:sz w:val="24"/>
        </w:rPr>
        <w:t>聘期</w:t>
      </w:r>
      <w:r w:rsidR="00752911" w:rsidRPr="000620DA">
        <w:rPr>
          <w:rFonts w:eastAsia="黑体"/>
          <w:bCs/>
          <w:sz w:val="24"/>
        </w:rPr>
        <w:t>承担</w:t>
      </w:r>
      <w:r w:rsidR="00AA4709" w:rsidRPr="000620DA">
        <w:rPr>
          <w:rFonts w:eastAsia="黑体"/>
          <w:bCs/>
          <w:sz w:val="24"/>
        </w:rPr>
        <w:t>主要教学工作（含实验教学工作）</w:t>
      </w:r>
    </w:p>
    <w:tbl>
      <w:tblPr>
        <w:tblW w:w="94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8"/>
        <w:gridCol w:w="1260"/>
        <w:gridCol w:w="3420"/>
        <w:gridCol w:w="720"/>
        <w:gridCol w:w="900"/>
        <w:gridCol w:w="1800"/>
        <w:gridCol w:w="951"/>
      </w:tblGrid>
      <w:tr w:rsidR="005C0795" w:rsidRPr="000620DA" w14:paraId="1176C526" w14:textId="77777777" w:rsidTr="008C4352">
        <w:trPr>
          <w:trHeight w:val="510"/>
          <w:jc w:val="center"/>
        </w:trPr>
        <w:tc>
          <w:tcPr>
            <w:tcW w:w="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4441A8F" w14:textId="77777777" w:rsidR="005C0795" w:rsidRPr="000620DA" w:rsidRDefault="005C0795" w:rsidP="00AE5D29">
            <w:pPr>
              <w:adjustRightInd w:val="0"/>
              <w:spacing w:line="360" w:lineRule="atLeast"/>
              <w:jc w:val="center"/>
              <w:rPr>
                <w:b/>
              </w:rPr>
            </w:pPr>
            <w:r w:rsidRPr="000620DA">
              <w:rPr>
                <w:b/>
              </w:rPr>
              <w:t>序号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63BB973F" w14:textId="77777777" w:rsidR="005C0795" w:rsidRPr="000620DA" w:rsidRDefault="005C0795" w:rsidP="00AE5D29">
            <w:pPr>
              <w:adjustRightInd w:val="0"/>
              <w:spacing w:line="360" w:lineRule="atLeast"/>
              <w:jc w:val="center"/>
              <w:rPr>
                <w:b/>
              </w:rPr>
            </w:pPr>
            <w:r w:rsidRPr="000620DA">
              <w:rPr>
                <w:b/>
              </w:rPr>
              <w:t>学年学期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A627AD" w14:textId="77777777" w:rsidR="005C0795" w:rsidRPr="000620DA" w:rsidRDefault="005C0795" w:rsidP="00AE5D29">
            <w:pPr>
              <w:adjustRightInd w:val="0"/>
              <w:spacing w:line="360" w:lineRule="atLeast"/>
              <w:jc w:val="center"/>
              <w:rPr>
                <w:b/>
              </w:rPr>
            </w:pPr>
            <w:r w:rsidRPr="000620DA">
              <w:rPr>
                <w:b/>
              </w:rPr>
              <w:t>课程名称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374CDEE1" w14:textId="77777777" w:rsidR="005C0795" w:rsidRPr="000620DA" w:rsidRDefault="005C0795" w:rsidP="00AE5D29">
            <w:pPr>
              <w:adjustRightInd w:val="0"/>
              <w:spacing w:line="360" w:lineRule="atLeast"/>
              <w:jc w:val="center"/>
              <w:rPr>
                <w:b/>
              </w:rPr>
            </w:pPr>
            <w:r w:rsidRPr="000620DA">
              <w:rPr>
                <w:b/>
              </w:rPr>
              <w:t>学时数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B0F3F13" w14:textId="77777777" w:rsidR="005C0795" w:rsidRPr="000620DA" w:rsidRDefault="005C0795" w:rsidP="00AE5D29">
            <w:pPr>
              <w:adjustRightInd w:val="0"/>
              <w:spacing w:line="360" w:lineRule="atLeast"/>
              <w:jc w:val="center"/>
              <w:rPr>
                <w:b/>
              </w:rPr>
            </w:pPr>
            <w:r w:rsidRPr="000620DA">
              <w:rPr>
                <w:b/>
              </w:rPr>
              <w:t>本人实讲</w:t>
            </w:r>
          </w:p>
          <w:p w14:paraId="32F36D82" w14:textId="77777777" w:rsidR="005C0795" w:rsidRPr="000620DA" w:rsidRDefault="005C0795" w:rsidP="00AE5D29">
            <w:pPr>
              <w:adjustRightInd w:val="0"/>
              <w:spacing w:line="360" w:lineRule="atLeast"/>
              <w:jc w:val="center"/>
              <w:rPr>
                <w:b/>
              </w:rPr>
            </w:pPr>
            <w:r w:rsidRPr="000620DA">
              <w:rPr>
                <w:b/>
              </w:rPr>
              <w:t>学时数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FBCD125" w14:textId="77777777" w:rsidR="005C0795" w:rsidRPr="000620DA" w:rsidRDefault="005C0795" w:rsidP="00391E56">
            <w:pPr>
              <w:adjustRightInd w:val="0"/>
              <w:spacing w:line="360" w:lineRule="atLeast"/>
              <w:jc w:val="center"/>
              <w:rPr>
                <w:b/>
              </w:rPr>
            </w:pPr>
            <w:r w:rsidRPr="000620DA">
              <w:rPr>
                <w:b/>
              </w:rPr>
              <w:t>课程</w:t>
            </w:r>
          </w:p>
          <w:p w14:paraId="49B045C4" w14:textId="77777777" w:rsidR="005C0795" w:rsidRPr="000620DA" w:rsidRDefault="005C0795" w:rsidP="00391E56">
            <w:pPr>
              <w:adjustRightInd w:val="0"/>
              <w:spacing w:line="360" w:lineRule="atLeast"/>
              <w:jc w:val="center"/>
              <w:rPr>
                <w:b/>
              </w:rPr>
            </w:pPr>
            <w:r w:rsidRPr="000620DA">
              <w:rPr>
                <w:b/>
              </w:rPr>
              <w:t>类别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715B6E" w14:textId="77777777" w:rsidR="005C0795" w:rsidRPr="000620DA" w:rsidRDefault="005C0795" w:rsidP="00AE5D29">
            <w:pPr>
              <w:adjustRightInd w:val="0"/>
              <w:spacing w:line="360" w:lineRule="atLeast"/>
              <w:ind w:rightChars="5" w:right="10"/>
              <w:jc w:val="center"/>
              <w:rPr>
                <w:b/>
              </w:rPr>
            </w:pPr>
            <w:r w:rsidRPr="000620DA">
              <w:rPr>
                <w:b/>
              </w:rPr>
              <w:t>授课</w:t>
            </w:r>
          </w:p>
          <w:p w14:paraId="39CD3BAA" w14:textId="77777777" w:rsidR="005C0795" w:rsidRPr="000620DA" w:rsidRDefault="005C0795" w:rsidP="00AE5D29">
            <w:pPr>
              <w:adjustRightInd w:val="0"/>
              <w:spacing w:line="360" w:lineRule="atLeast"/>
              <w:ind w:rightChars="5" w:right="10"/>
              <w:jc w:val="center"/>
              <w:rPr>
                <w:b/>
              </w:rPr>
            </w:pPr>
            <w:r w:rsidRPr="000620DA">
              <w:rPr>
                <w:b/>
              </w:rPr>
              <w:t>人数</w:t>
            </w:r>
            <w:r w:rsidRPr="00B316A8">
              <w:rPr>
                <w:b/>
              </w:rPr>
              <w:t xml:space="preserve"/>
            </w:r>
          </w:p>
        </w:tc>
      </w:tr>
      <w:tr w:rsidR="005C0795" w:rsidRPr="000620DA" w14:paraId="0BC013FB" w14:textId="77777777" w:rsidTr="00E86DAE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75F4DC" w14:textId="77777777" w:rsidR="005C0795" w:rsidRPr="000620DA" w:rsidRDefault="005C0795" w:rsidP="00AE5D29">
            <w:pPr>
              <w:adjustRightInd w:val="0"/>
              <w:jc w:val="center"/>
            </w:pPr>
            <w:bookmarkStart w:id="3" w:name="teachWorkStart"/>
            <w:bookmarkEnd w:id="3"/>
            <w:r>
              <w:t xml:space="preserve">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3F5C4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2020-2021-2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4377B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集装箱运输与多式联运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15728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32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C95B8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32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C9BE4F" w14:textId="77777777" w:rsidR="005C0795" w:rsidRPr="000620DA" w:rsidRDefault="005C0795" w:rsidP="00AE5D29">
            <w:pPr>
              <w:adjustRightInd w:val="0"/>
              <w:jc w:val="center"/>
            </w:pPr>
            <w:r w:rsidRPr="00B316A8">
              <w:t xml:space="preserve">本科生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BC3C" w14:textId="77777777" w:rsidR="005C0795" w:rsidRPr="000620DA" w:rsidRDefault="005C0795" w:rsidP="00AE5D29">
            <w:pPr>
              <w:adjustRightInd w:val="0"/>
              <w:jc w:val="center"/>
            </w:pPr>
            <w:r w:rsidRPr="000B0028">
              <w:t xml:space="preserve">59</w:t>
            </w:r>
          </w:p>
        </w:tc>
      </w:tr>
      <w:tr w:rsidR="005C0795" w:rsidRPr="000620DA" w14:paraId="0BC013FB" w14:textId="77777777" w:rsidTr="00E86DAE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75F4DC" w14:textId="77777777" w:rsidR="005C0795" w:rsidRPr="000620DA" w:rsidRDefault="005C0795" w:rsidP="00AE5D29">
            <w:pPr>
              <w:adjustRightInd w:val="0"/>
              <w:jc w:val="center"/>
            </w:pPr>
            <w:bookmarkStart w:id="3" w:name="teachWorkStart"/>
            <w:bookmarkEnd w:id="3"/>
            <w:r>
              <w:t xml:space="preserve">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3F5C4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2020-2021-2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4377B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现代货物运输技术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15728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32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C95B8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32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C9BE4F" w14:textId="77777777" w:rsidR="005C0795" w:rsidRPr="000620DA" w:rsidRDefault="005C0795" w:rsidP="00AE5D29">
            <w:pPr>
              <w:adjustRightInd w:val="0"/>
              <w:jc w:val="center"/>
            </w:pPr>
            <w:r w:rsidRPr="00B316A8">
              <w:t xml:space="preserve">研究生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BC3C" w14:textId="77777777" w:rsidR="005C0795" w:rsidRPr="000620DA" w:rsidRDefault="005C0795" w:rsidP="00AE5D29">
            <w:pPr>
              <w:adjustRightInd w:val="0"/>
              <w:jc w:val="center"/>
            </w:pPr>
            <w:r w:rsidRPr="000B0028">
              <w:t xml:space="preserve">2</w:t>
            </w:r>
          </w:p>
        </w:tc>
      </w:tr>
      <w:tr w:rsidR="005C0795" w:rsidRPr="000620DA" w14:paraId="0BC013FB" w14:textId="77777777" w:rsidTr="00E86DAE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75F4DC" w14:textId="77777777" w:rsidR="005C0795" w:rsidRPr="000620DA" w:rsidRDefault="005C0795" w:rsidP="00AE5D29">
            <w:pPr>
              <w:adjustRightInd w:val="0"/>
              <w:jc w:val="center"/>
            </w:pPr>
            <w:bookmarkStart w:id="3" w:name="teachWorkStart"/>
            <w:bookmarkEnd w:id="3"/>
            <w:r>
              <w:t xml:space="preserve">3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3F5C4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2021-2022-1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4377B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铁路货物运输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15728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64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C95B8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32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C9BE4F" w14:textId="77777777" w:rsidR="005C0795" w:rsidRPr="000620DA" w:rsidRDefault="005C0795" w:rsidP="00AE5D29">
            <w:pPr>
              <w:adjustRightInd w:val="0"/>
              <w:jc w:val="center"/>
            </w:pPr>
            <w:r w:rsidRPr="00B316A8">
              <w:t xml:space="preserve">本科生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BC3C" w14:textId="77777777" w:rsidR="005C0795" w:rsidRPr="000620DA" w:rsidRDefault="005C0795" w:rsidP="00AE5D29">
            <w:pPr>
              <w:adjustRightInd w:val="0"/>
              <w:jc w:val="center"/>
            </w:pPr>
            <w:r w:rsidRPr="000B0028">
              <w:t xml:space="preserve">32</w:t>
            </w:r>
          </w:p>
        </w:tc>
      </w:tr>
      <w:tr w:rsidR="005C0795" w:rsidRPr="000620DA" w14:paraId="0BC013FB" w14:textId="77777777" w:rsidTr="00E86DAE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75F4DC" w14:textId="77777777" w:rsidR="005C0795" w:rsidRPr="000620DA" w:rsidRDefault="005C0795" w:rsidP="00AE5D29">
            <w:pPr>
              <w:adjustRightInd w:val="0"/>
              <w:jc w:val="center"/>
            </w:pPr>
            <w:bookmarkStart w:id="3" w:name="teachWorkStart"/>
            <w:bookmarkEnd w:id="3"/>
            <w:r>
              <w:t xml:space="preserve">4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3F5C4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2021-2022-1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4377B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铁路货物运输综合设计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15728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16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C95B8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16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C9BE4F" w14:textId="77777777" w:rsidR="005C0795" w:rsidRPr="000620DA" w:rsidRDefault="005C0795" w:rsidP="00AE5D29">
            <w:pPr>
              <w:adjustRightInd w:val="0"/>
              <w:jc w:val="center"/>
            </w:pPr>
            <w:r w:rsidRPr="00B316A8">
              <w:t xml:space="preserve">本科生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BC3C" w14:textId="77777777" w:rsidR="005C0795" w:rsidRPr="000620DA" w:rsidRDefault="005C0795" w:rsidP="00AE5D29">
            <w:pPr>
              <w:adjustRightInd w:val="0"/>
              <w:jc w:val="center"/>
            </w:pPr>
            <w:r w:rsidRPr="000B0028">
              <w:t xml:space="preserve">18</w:t>
            </w:r>
          </w:p>
        </w:tc>
      </w:tr>
      <w:tr w:rsidR="005C0795" w:rsidRPr="000620DA" w14:paraId="0BC013FB" w14:textId="77777777" w:rsidTr="00E86DAE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75F4DC" w14:textId="77777777" w:rsidR="005C0795" w:rsidRPr="000620DA" w:rsidRDefault="005C0795" w:rsidP="00AE5D29">
            <w:pPr>
              <w:adjustRightInd w:val="0"/>
              <w:jc w:val="center"/>
            </w:pPr>
            <w:bookmarkStart w:id="3" w:name="teachWorkStart"/>
            <w:bookmarkEnd w:id="3"/>
            <w:r>
              <w:t xml:space="preserve">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3F5C4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2021-2022-2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4377B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集装箱运输与多式联运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15728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32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C95B8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32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C9BE4F" w14:textId="77777777" w:rsidR="005C0795" w:rsidRPr="000620DA" w:rsidRDefault="005C0795" w:rsidP="00AE5D29">
            <w:pPr>
              <w:adjustRightInd w:val="0"/>
              <w:jc w:val="center"/>
            </w:pPr>
            <w:r w:rsidRPr="00B316A8">
              <w:t xml:space="preserve">本科生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BC3C" w14:textId="77777777" w:rsidR="005C0795" w:rsidRPr="000620DA" w:rsidRDefault="005C0795" w:rsidP="00AE5D29">
            <w:pPr>
              <w:adjustRightInd w:val="0"/>
              <w:jc w:val="center"/>
            </w:pPr>
            <w:r w:rsidRPr="000B0028">
              <w:t xml:space="preserve">44</w:t>
            </w:r>
          </w:p>
        </w:tc>
      </w:tr>
      <w:tr w:rsidR="005C0795" w:rsidRPr="000620DA" w14:paraId="0BC013FB" w14:textId="77777777" w:rsidTr="00E86DAE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75F4DC" w14:textId="77777777" w:rsidR="005C0795" w:rsidRPr="000620DA" w:rsidRDefault="005C0795" w:rsidP="00AE5D29">
            <w:pPr>
              <w:adjustRightInd w:val="0"/>
              <w:jc w:val="center"/>
            </w:pPr>
            <w:bookmarkStart w:id="3" w:name="teachWorkStart"/>
            <w:bookmarkEnd w:id="3"/>
            <w:r>
              <w:t xml:space="preserve">6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3F5C4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2021-2022-2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4377B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现代货物运输技术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15728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32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C95B8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32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C9BE4F" w14:textId="77777777" w:rsidR="005C0795" w:rsidRPr="000620DA" w:rsidRDefault="005C0795" w:rsidP="00AE5D29">
            <w:pPr>
              <w:adjustRightInd w:val="0"/>
              <w:jc w:val="center"/>
            </w:pPr>
            <w:r w:rsidRPr="00B316A8">
              <w:t xml:space="preserve">研究生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BC3C" w14:textId="77777777" w:rsidR="005C0795" w:rsidRPr="000620DA" w:rsidRDefault="005C0795" w:rsidP="00AE5D29">
            <w:pPr>
              <w:adjustRightInd w:val="0"/>
              <w:jc w:val="center"/>
            </w:pPr>
            <w:r w:rsidRPr="000B0028">
              <w:t xml:space="preserve">2</w:t>
            </w:r>
          </w:p>
        </w:tc>
      </w:tr>
      <w:tr w:rsidR="005C0795" w:rsidRPr="000620DA" w14:paraId="0BC013FB" w14:textId="77777777" w:rsidTr="00E86DAE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75F4DC" w14:textId="77777777" w:rsidR="005C0795" w:rsidRPr="000620DA" w:rsidRDefault="005C0795" w:rsidP="00AE5D29">
            <w:pPr>
              <w:adjustRightInd w:val="0"/>
              <w:jc w:val="center"/>
            </w:pPr>
            <w:bookmarkStart w:id="3" w:name="teachWorkStart"/>
            <w:bookmarkEnd w:id="3"/>
            <w:r>
              <w:t xml:space="preserve">7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3F5C4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2022-2023-1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4377B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铁路货物运输综合设计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15728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/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C95B8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16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C9BE4F" w14:textId="77777777" w:rsidR="005C0795" w:rsidRPr="000620DA" w:rsidRDefault="005C0795" w:rsidP="00AE5D29">
            <w:pPr>
              <w:adjustRightInd w:val="0"/>
              <w:jc w:val="center"/>
            </w:pPr>
            <w:r w:rsidRPr="00B316A8">
              <w:t xml:space="preserve">本科生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BC3C" w14:textId="77777777" w:rsidR="005C0795" w:rsidRPr="000620DA" w:rsidRDefault="005C0795" w:rsidP="00AE5D29">
            <w:pPr>
              <w:adjustRightInd w:val="0"/>
              <w:jc w:val="center"/>
            </w:pPr>
            <w:r w:rsidRPr="000B0028">
              <w:t xml:space="preserve">16</w:t>
            </w:r>
          </w:p>
        </w:tc>
      </w:tr>
      <w:tr w:rsidR="005C0795" w:rsidRPr="000620DA" w14:paraId="0BC013FB" w14:textId="77777777" w:rsidTr="00E86DAE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75F4DC" w14:textId="77777777" w:rsidR="005C0795" w:rsidRPr="000620DA" w:rsidRDefault="005C0795" w:rsidP="00AE5D29">
            <w:pPr>
              <w:adjustRightInd w:val="0"/>
              <w:jc w:val="center"/>
            </w:pPr>
            <w:bookmarkStart w:id="3" w:name="teachWorkStart"/>
            <w:bookmarkEnd w:id="3"/>
            <w:r>
              <w:t xml:space="preserve">8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3F5C4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2022-2023-1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4377B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集装箱运输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15728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32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C95B8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32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C9BE4F" w14:textId="77777777" w:rsidR="005C0795" w:rsidRPr="000620DA" w:rsidRDefault="005C0795" w:rsidP="00AE5D29">
            <w:pPr>
              <w:adjustRightInd w:val="0"/>
              <w:jc w:val="center"/>
            </w:pPr>
            <w:r w:rsidRPr="00B316A8">
              <w:t xml:space="preserve">本科生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BC3C" w14:textId="77777777" w:rsidR="005C0795" w:rsidRPr="000620DA" w:rsidRDefault="005C0795" w:rsidP="00AE5D29">
            <w:pPr>
              <w:adjustRightInd w:val="0"/>
              <w:jc w:val="center"/>
            </w:pPr>
            <w:r w:rsidRPr="000B0028">
              <w:t xml:space="preserve">18</w:t>
            </w:r>
          </w:p>
        </w:tc>
      </w:tr>
      <w:tr w:rsidR="005C0795" w:rsidRPr="000620DA" w14:paraId="0BC013FB" w14:textId="77777777" w:rsidTr="00E86DAE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75F4DC" w14:textId="77777777" w:rsidR="005C0795" w:rsidRPr="000620DA" w:rsidRDefault="005C0795" w:rsidP="00AE5D29">
            <w:pPr>
              <w:adjustRightInd w:val="0"/>
              <w:jc w:val="center"/>
            </w:pPr>
            <w:bookmarkStart w:id="3" w:name="teachWorkStart"/>
            <w:bookmarkEnd w:id="3"/>
            <w:r>
              <w:t xml:space="preserve">9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3F5C4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2022-2023-1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4377B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铁路货运组织与技术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15728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64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C95B8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32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C9BE4F" w14:textId="77777777" w:rsidR="005C0795" w:rsidRPr="000620DA" w:rsidRDefault="005C0795" w:rsidP="00AE5D29">
            <w:pPr>
              <w:adjustRightInd w:val="0"/>
              <w:jc w:val="center"/>
            </w:pPr>
            <w:r w:rsidRPr="00B316A8">
              <w:t xml:space="preserve">本科生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BC3C" w14:textId="77777777" w:rsidR="005C0795" w:rsidRPr="000620DA" w:rsidRDefault="005C0795" w:rsidP="00AE5D29">
            <w:pPr>
              <w:adjustRightInd w:val="0"/>
              <w:jc w:val="center"/>
            </w:pPr>
            <w:r w:rsidRPr="000B0028">
              <w:t xml:space="preserve">39</w:t>
            </w:r>
          </w:p>
        </w:tc>
      </w:tr>
      <w:tr w:rsidR="005C0795" w:rsidRPr="000620DA" w14:paraId="0BC013FB" w14:textId="77777777" w:rsidTr="00E86DAE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75F4DC" w14:textId="77777777" w:rsidR="005C0795" w:rsidRPr="000620DA" w:rsidRDefault="005C0795" w:rsidP="00AE5D29">
            <w:pPr>
              <w:adjustRightInd w:val="0"/>
              <w:jc w:val="center"/>
            </w:pPr>
            <w:bookmarkStart w:id="3" w:name="teachWorkStart"/>
            <w:bookmarkEnd w:id="3"/>
            <w:r>
              <w:t xml:space="preserve">10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3F5C4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2022-2023-1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4377B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货物运输技术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15728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32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C95B8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16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C9BE4F" w14:textId="77777777" w:rsidR="005C0795" w:rsidRPr="000620DA" w:rsidRDefault="005C0795" w:rsidP="00AE5D29">
            <w:pPr>
              <w:adjustRightInd w:val="0"/>
              <w:jc w:val="center"/>
            </w:pPr>
            <w:r w:rsidRPr="00B316A8">
              <w:t xml:space="preserve">本科生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BC3C" w14:textId="77777777" w:rsidR="005C0795" w:rsidRPr="000620DA" w:rsidRDefault="005C0795" w:rsidP="00AE5D29">
            <w:pPr>
              <w:adjustRightInd w:val="0"/>
              <w:jc w:val="center"/>
            </w:pPr>
            <w:r w:rsidRPr="000B0028">
              <w:t xml:space="preserve">40</w:t>
            </w:r>
          </w:p>
        </w:tc>
      </w:tr>
      <w:tr w:rsidR="005C0795" w:rsidRPr="000620DA" w14:paraId="0BC013FB" w14:textId="77777777" w:rsidTr="00E86DAE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75F4DC" w14:textId="77777777" w:rsidR="005C0795" w:rsidRPr="000620DA" w:rsidRDefault="005C0795" w:rsidP="00AE5D29">
            <w:pPr>
              <w:adjustRightInd w:val="0"/>
              <w:jc w:val="center"/>
            </w:pPr>
            <w:bookmarkStart w:id="3" w:name="teachWorkStart"/>
            <w:bookmarkEnd w:id="3"/>
            <w:r>
              <w:t xml:space="preserve">11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3F5C4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2023-2024-1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4377B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铁路货运组织与技术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15728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64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C95B8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32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C9BE4F" w14:textId="77777777" w:rsidR="005C0795" w:rsidRPr="000620DA" w:rsidRDefault="005C0795" w:rsidP="00AE5D29">
            <w:pPr>
              <w:adjustRightInd w:val="0"/>
              <w:jc w:val="center"/>
            </w:pPr>
            <w:r w:rsidRPr="00B316A8">
              <w:t xml:space="preserve">本科生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BC3C" w14:textId="77777777" w:rsidR="005C0795" w:rsidRPr="000620DA" w:rsidRDefault="005C0795" w:rsidP="00AE5D29">
            <w:pPr>
              <w:adjustRightInd w:val="0"/>
              <w:jc w:val="center"/>
            </w:pPr>
            <w:r w:rsidRPr="000B0028">
              <w:t xml:space="preserve">35</w:t>
            </w:r>
          </w:p>
        </w:tc>
      </w:tr>
      <w:tr w:rsidR="005C0795" w:rsidRPr="000620DA" w14:paraId="0BC013FB" w14:textId="77777777" w:rsidTr="00E86DAE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75F4DC" w14:textId="77777777" w:rsidR="005C0795" w:rsidRPr="000620DA" w:rsidRDefault="005C0795" w:rsidP="00AE5D29">
            <w:pPr>
              <w:adjustRightInd w:val="0"/>
              <w:jc w:val="center"/>
            </w:pPr>
            <w:bookmarkStart w:id="3" w:name="teachWorkStart"/>
            <w:bookmarkEnd w:id="3"/>
            <w:r>
              <w:t xml:space="preserve">12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3F5C4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2023-2024-1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4377B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货物运输技术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15728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32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C95B8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32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C9BE4F" w14:textId="77777777" w:rsidR="005C0795" w:rsidRPr="000620DA" w:rsidRDefault="005C0795" w:rsidP="00AE5D29">
            <w:pPr>
              <w:adjustRightInd w:val="0"/>
              <w:jc w:val="center"/>
            </w:pPr>
            <w:r w:rsidRPr="00B316A8">
              <w:t xml:space="preserve">本科生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BC3C" w14:textId="77777777" w:rsidR="005C0795" w:rsidRPr="000620DA" w:rsidRDefault="005C0795" w:rsidP="00AE5D29">
            <w:pPr>
              <w:adjustRightInd w:val="0"/>
              <w:jc w:val="center"/>
            </w:pPr>
            <w:r w:rsidRPr="000B0028">
              <w:t xml:space="preserve">35</w:t>
            </w:r>
          </w:p>
        </w:tc>
      </w:tr>
      <w:tr w:rsidR="005C0795" w:rsidRPr="000620DA" w14:paraId="0BC013FB" w14:textId="77777777" w:rsidTr="00E86DAE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75F4DC" w14:textId="77777777" w:rsidR="005C0795" w:rsidRPr="000620DA" w:rsidRDefault="005C0795" w:rsidP="00AE5D29">
            <w:pPr>
              <w:adjustRightInd w:val="0"/>
              <w:jc w:val="center"/>
            </w:pPr>
            <w:bookmarkStart w:id="3" w:name="teachWorkStart"/>
            <w:bookmarkEnd w:id="3"/>
            <w:r>
              <w:t xml:space="preserve">13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3F5C4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2023-2024-2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4377B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铁路货物运输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15728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C95B8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C9BE4F" w14:textId="77777777" w:rsidR="005C0795" w:rsidRPr="000620DA" w:rsidRDefault="005C0795" w:rsidP="00AE5D29">
            <w:pPr>
              <w:adjustRightInd w:val="0"/>
              <w:jc w:val="center"/>
            </w:pPr>
            <w:r w:rsidRPr="00B316A8">
              <w:t xml:space="preserve">函授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BC3C" w14:textId="77777777" w:rsidR="005C0795" w:rsidRPr="000620DA" w:rsidRDefault="005C0795" w:rsidP="00AE5D29">
            <w:pPr>
              <w:adjustRightInd w:val="0"/>
              <w:jc w:val="center"/>
            </w:pPr>
            <w:r w:rsidRPr="000B0028">
              <w:t xml:space="preserve">416</w:t>
            </w:r>
          </w:p>
        </w:tc>
      </w:tr>
      <w:tr w:rsidR="005C0795" w:rsidRPr="000620DA" w14:paraId="0BC013FB" w14:textId="77777777" w:rsidTr="00E86DAE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75F4DC" w14:textId="77777777" w:rsidR="005C0795" w:rsidRPr="000620DA" w:rsidRDefault="005C0795" w:rsidP="00AE5D29">
            <w:pPr>
              <w:adjustRightInd w:val="0"/>
              <w:jc w:val="center"/>
            </w:pPr>
            <w:bookmarkStart w:id="3" w:name="teachWorkStart"/>
            <w:bookmarkEnd w:id="3"/>
            <w:r>
              <w:t xml:space="preserve">14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3F5C4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2023-2024-2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4377B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集装箱运输与多式联运B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15728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32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C95B8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32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C9BE4F" w14:textId="77777777" w:rsidR="005C0795" w:rsidRPr="000620DA" w:rsidRDefault="005C0795" w:rsidP="00AE5D29">
            <w:pPr>
              <w:adjustRightInd w:val="0"/>
              <w:jc w:val="center"/>
            </w:pPr>
            <w:r w:rsidRPr="00B316A8">
              <w:t xml:space="preserve">本科生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BC3C" w14:textId="77777777" w:rsidR="005C0795" w:rsidRPr="000620DA" w:rsidRDefault="005C0795" w:rsidP="00AE5D29">
            <w:pPr>
              <w:adjustRightInd w:val="0"/>
              <w:jc w:val="center"/>
            </w:pPr>
            <w:r w:rsidRPr="000B0028">
              <w:t xml:space="preserve">14</w:t>
            </w:r>
          </w:p>
        </w:tc>
      </w:tr>
      <w:tr w:rsidR="005C0795" w:rsidRPr="000620DA" w14:paraId="0BC013FB" w14:textId="77777777" w:rsidTr="00E86DAE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75F4DC" w14:textId="77777777" w:rsidR="005C0795" w:rsidRPr="000620DA" w:rsidRDefault="005C0795" w:rsidP="00AE5D29">
            <w:pPr>
              <w:adjustRightInd w:val="0"/>
              <w:jc w:val="center"/>
            </w:pPr>
            <w:bookmarkStart w:id="3" w:name="teachWorkStart"/>
            <w:bookmarkEnd w:id="3"/>
            <w:r>
              <w:t xml:space="preserve">15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3F5C4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2024-2025-1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4377B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铁路货运组织与技术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15728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64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C95B8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32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C9BE4F" w14:textId="77777777" w:rsidR="005C0795" w:rsidRPr="000620DA" w:rsidRDefault="005C0795" w:rsidP="00AE5D29">
            <w:pPr>
              <w:adjustRightInd w:val="0"/>
              <w:jc w:val="center"/>
            </w:pPr>
            <w:r w:rsidRPr="00B316A8">
              <w:t xml:space="preserve">本科生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BC3C" w14:textId="77777777" w:rsidR="005C0795" w:rsidRPr="000620DA" w:rsidRDefault="005C0795" w:rsidP="00AE5D29">
            <w:pPr>
              <w:adjustRightInd w:val="0"/>
              <w:jc w:val="center"/>
            </w:pPr>
            <w:r w:rsidRPr="000B0028">
              <w:t xml:space="preserve">34</w:t>
            </w:r>
          </w:p>
        </w:tc>
      </w:tr>
      <w:tr w:rsidR="005C0795" w:rsidRPr="000620DA" w14:paraId="0BC013FB" w14:textId="77777777" w:rsidTr="00E86DAE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75F4DC" w14:textId="77777777" w:rsidR="005C0795" w:rsidRPr="000620DA" w:rsidRDefault="005C0795" w:rsidP="00AE5D29">
            <w:pPr>
              <w:adjustRightInd w:val="0"/>
              <w:jc w:val="center"/>
            </w:pPr>
            <w:bookmarkStart w:id="3" w:name="teachWorkStart"/>
            <w:bookmarkEnd w:id="3"/>
            <w:r>
              <w:t xml:space="preserve">16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3F5C4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2024-2025-1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4377B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货物运输技术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15728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32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C95B8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32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C9BE4F" w14:textId="77777777" w:rsidR="005C0795" w:rsidRPr="000620DA" w:rsidRDefault="005C0795" w:rsidP="00AE5D29">
            <w:pPr>
              <w:adjustRightInd w:val="0"/>
              <w:jc w:val="center"/>
            </w:pPr>
            <w:r w:rsidRPr="00B316A8">
              <w:t xml:space="preserve">本科生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BC3C" w14:textId="77777777" w:rsidR="005C0795" w:rsidRPr="000620DA" w:rsidRDefault="005C0795" w:rsidP="00AE5D29">
            <w:pPr>
              <w:adjustRightInd w:val="0"/>
              <w:jc w:val="center"/>
            </w:pPr>
            <w:r w:rsidRPr="000B0028">
              <w:t xml:space="preserve">7</w:t>
            </w:r>
          </w:p>
        </w:tc>
      </w:tr>
      <w:tr w:rsidR="005C0795" w:rsidRPr="000620DA" w14:paraId="0BC013FB" w14:textId="77777777" w:rsidTr="00E86DAE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75F4DC" w14:textId="77777777" w:rsidR="005C0795" w:rsidRPr="000620DA" w:rsidRDefault="005C0795" w:rsidP="00AE5D29">
            <w:pPr>
              <w:adjustRightInd w:val="0"/>
              <w:jc w:val="center"/>
            </w:pPr>
            <w:bookmarkStart w:id="3" w:name="teachWorkStart"/>
            <w:bookmarkEnd w:id="3"/>
            <w:r>
              <w:t xml:space="preserve">17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3F5C4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2024-2025-1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4377B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铁路货物运输综合设计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15728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8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C95B8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8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C9BE4F" w14:textId="77777777" w:rsidR="005C0795" w:rsidRPr="000620DA" w:rsidRDefault="005C0795" w:rsidP="00AE5D29">
            <w:pPr>
              <w:adjustRightInd w:val="0"/>
              <w:jc w:val="center"/>
            </w:pPr>
            <w:r w:rsidRPr="00B316A8">
              <w:t xml:space="preserve">本科生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BC3C" w14:textId="77777777" w:rsidR="005C0795" w:rsidRPr="000620DA" w:rsidRDefault="005C0795" w:rsidP="00AE5D29">
            <w:pPr>
              <w:adjustRightInd w:val="0"/>
              <w:jc w:val="center"/>
            </w:pPr>
            <w:r w:rsidRPr="000B0028">
              <w:t xml:space="preserve">11</w:t>
            </w:r>
          </w:p>
        </w:tc>
      </w:tr>
      <w:tr w:rsidR="005C0795" w:rsidRPr="000620DA" w14:paraId="335EBA99" w14:textId="77777777" w:rsidTr="00915300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62CB30EA" w14:textId="77777777" w:rsidR="005C0795" w:rsidRPr="000620DA" w:rsidRDefault="005C0795" w:rsidP="00AE5D29">
            <w:pPr>
              <w:adjustRightInd w:val="0"/>
              <w:jc w:val="center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28206BB5" w14:textId="77777777" w:rsidR="005C0795" w:rsidRPr="000620DA" w:rsidRDefault="005C0795" w:rsidP="00AE5D29">
            <w:pPr>
              <w:adjustRightInd w:val="0"/>
              <w:jc w:val="center"/>
            </w:pP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D0CB67" w14:textId="77777777" w:rsidR="005C0795" w:rsidRPr="000620DA" w:rsidRDefault="005C0795" w:rsidP="00AE5D29">
            <w:pPr>
              <w:adjustRightInd w:val="0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B1827A7" w14:textId="77777777" w:rsidR="005C0795" w:rsidRPr="000620DA" w:rsidRDefault="005C0795" w:rsidP="00AE5D29">
            <w:pPr>
              <w:adjustRightInd w:val="0"/>
              <w:jc w:val="center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8B6079C" w14:textId="77777777" w:rsidR="005C0795" w:rsidRPr="000620DA" w:rsidRDefault="005C0795" w:rsidP="00AE5D29">
            <w:pPr>
              <w:adjustRightInd w:val="0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5A4ED29F" w14:textId="77777777" w:rsidR="005C0795" w:rsidRPr="000620DA" w:rsidRDefault="005C0795" w:rsidP="00AE5D29">
            <w:pPr>
              <w:adjustRightInd w:val="0"/>
              <w:jc w:val="center"/>
            </w:pP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F30DA2" w14:textId="77777777" w:rsidR="005C0795" w:rsidRPr="000620DA" w:rsidRDefault="005C0795" w:rsidP="00AE5D29">
            <w:pPr>
              <w:adjustRightInd w:val="0"/>
              <w:jc w:val="center"/>
            </w:pPr>
          </w:p>
        </w:tc>
      </w:tr>
      <w:tr w:rsidR="00AE5D29" w:rsidRPr="000620DA" w14:paraId="4DEE7D39" w14:textId="77777777">
        <w:trPr>
          <w:trHeight w:val="510"/>
          <w:jc w:val="center"/>
        </w:trPr>
        <w:tc>
          <w:tcPr>
            <w:tcW w:w="946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2942A4" w14:textId="77777777" w:rsidR="00AE5D29" w:rsidRPr="008A717A" w:rsidRDefault="00117A77" w:rsidP="008A717A">
            <w:pPr>
              <w:rPr>
                <w:rFonts w:ascii="宋体" w:hAnsi="宋体"/>
                <w:szCs w:val="21"/>
              </w:rPr>
            </w:pPr>
            <w:bookmarkStart w:id="4" w:name="teachWorkStatistic"/>
            <w:bookmarkEnd w:id="4"/>
            <w:r w:rsidRPr="000620DA">
              <w:t>备注：</w:t>
            </w:r>
            <w:r w:rsidR="006E583B">
              <w:rPr>
                <w:rFonts w:hint="eastAsia"/>
              </w:rPr>
              <w:t xml:space="preserve">本科授课400学时中，包括校本科376学时和专升本函授24学时。</w:t>
            </w:r>
          </w:p>
        </w:tc>
      </w:tr>
      <w:tr w:rsidR="00AE5D29" w:rsidRPr="000620DA" w14:paraId="1D9103B3" w14:textId="77777777">
        <w:trPr>
          <w:trHeight w:val="510"/>
          <w:jc w:val="center"/>
        </w:trPr>
        <w:tc>
          <w:tcPr>
            <w:tcW w:w="9469" w:type="dxa"/>
            <w:gridSpan w:val="7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5146BFE9" w14:textId="77777777" w:rsidR="0046607D" w:rsidRPr="000620DA" w:rsidRDefault="00117A77" w:rsidP="00D6257D">
            <w:pPr>
              <w:adjustRightInd w:val="0"/>
              <w:ind w:left="630" w:hangingChars="300" w:hanging="630"/>
            </w:pPr>
            <w:r w:rsidRPr="000620DA">
              <w:t>小计：</w:t>
            </w:r>
            <w:r w:rsidR="00DE1AB6" w:rsidRPr="000620DA">
              <w:t>①</w:t>
            </w:r>
            <w:r w:rsidR="000038A7" w:rsidRPr="000620DA">
              <w:t>本人</w:t>
            </w:r>
            <w:r w:rsidRPr="000620DA">
              <w:t>总授课</w:t>
            </w:r>
            <w:r w:rsidRPr="000620DA">
              <w:t xml:space="preserve"> </w:t>
            </w:r>
            <w:r w:rsidR="006F42C7">
              <w:rPr>
                <w:rFonts w:hint="eastAsia"/>
              </w:rPr>
              <w:t xml:space="preserve">464</w:t>
            </w:r>
            <w:r w:rsidRPr="000620DA">
              <w:t xml:space="preserve"> </w:t>
            </w:r>
            <w:r w:rsidRPr="000620DA">
              <w:t>学时；其中本科课程</w:t>
            </w:r>
            <w:r w:rsidR="00D24DED" w:rsidRPr="000620DA">
              <w:t>授课</w:t>
            </w:r>
            <w:r w:rsidRPr="000620DA">
              <w:t xml:space="preserve"> </w:t>
            </w:r>
            <w:r w:rsidR="006F42C7">
              <w:rPr>
                <w:rFonts w:hint="eastAsia"/>
              </w:rPr>
              <w:t xml:space="preserve">400</w:t>
            </w:r>
            <w:r w:rsidRPr="000620DA">
              <w:t xml:space="preserve"> </w:t>
            </w:r>
            <w:r w:rsidRPr="000620DA">
              <w:t>学时</w:t>
            </w:r>
            <w:r w:rsidR="005C0795">
              <w:rPr>
                <w:rFonts w:hint="eastAsia"/>
              </w:rPr>
              <w:t>,</w:t>
            </w:r>
            <w:r w:rsidR="005C0795">
              <w:rPr>
                <w:rFonts w:hint="eastAsia"/>
              </w:rPr>
              <w:t>研究生</w:t>
            </w:r>
            <w:r w:rsidR="005C0795">
              <w:t>课程授课</w:t>
            </w:r>
            <w:r w:rsidR="00A677AB">
              <w:rPr>
                <w:rFonts w:hint="eastAsia"/>
              </w:rPr>
              <w:t xml:space="preserve">64</w:t>
            </w:r>
            <w:r w:rsidR="005C0795">
              <w:rPr>
                <w:rFonts w:hint="eastAsia"/>
              </w:rPr>
              <w:t>学时</w:t>
            </w:r>
            <w:r w:rsidR="005C0795">
              <w:t>。</w:t>
            </w:r>
          </w:p>
          <w:p w14:paraId="223D1D12" w14:textId="77777777" w:rsidR="00AE5D29" w:rsidRPr="000620DA" w:rsidRDefault="00DE1AB6" w:rsidP="0046607D">
            <w:pPr>
              <w:adjustRightInd w:val="0"/>
              <w:ind w:leftChars="300" w:left="630"/>
            </w:pPr>
            <w:r w:rsidRPr="000620DA">
              <w:rPr>
                <w:rFonts w:ascii="宋体" w:hAnsi="宋体" w:cs="宋体" w:hint="eastAsia"/>
              </w:rPr>
              <w:t>②</w:t>
            </w:r>
            <w:r w:rsidR="00D6257D" w:rsidRPr="000620DA">
              <w:t>指导本科毕业设计</w:t>
            </w:r>
            <w:r w:rsidR="00D6257D" w:rsidRPr="000620DA">
              <w:t xml:space="preserve"> </w:t>
            </w:r>
            <w:r w:rsidR="006F42C7">
              <w:rPr>
                <w:rFonts w:hint="eastAsia"/>
              </w:rPr>
              <w:t xml:space="preserve">12</w:t>
            </w:r>
            <w:r w:rsidR="00D6257D" w:rsidRPr="000620DA">
              <w:t xml:space="preserve"> </w:t>
            </w:r>
            <w:r w:rsidR="00D6257D" w:rsidRPr="000620DA">
              <w:t>人</w:t>
            </w:r>
            <w:r w:rsidR="00117A77" w:rsidRPr="000620DA">
              <w:t>。</w:t>
            </w:r>
          </w:p>
        </w:tc>
      </w:tr>
    </w:tbl>
    <w:p w14:paraId="5F479A6E" w14:textId="77777777" w:rsidR="009D0D51" w:rsidRPr="000620DA" w:rsidRDefault="009D0D51" w:rsidP="00447D89"/>
    <w:p w14:paraId="58FC54D6" w14:textId="77777777" w:rsidR="0099554B" w:rsidRPr="000620DA" w:rsidRDefault="00536F28" w:rsidP="00447D89">
      <w:r w:rsidRPr="000620DA">
        <w:rPr>
          <w:rFonts w:eastAsia="黑体" w:hint="eastAsia"/>
          <w:sz w:val="24"/>
        </w:rPr>
        <w:t>二</w:t>
      </w:r>
      <w:r w:rsidR="0099554B" w:rsidRPr="000620DA">
        <w:rPr>
          <w:rFonts w:eastAsia="黑体"/>
          <w:sz w:val="24"/>
        </w:rPr>
        <w:t>、本</w:t>
      </w:r>
      <w:r w:rsidR="00DB29F9" w:rsidRPr="000620DA">
        <w:rPr>
          <w:rFonts w:eastAsia="黑体" w:hint="eastAsia"/>
          <w:bCs/>
          <w:sz w:val="24"/>
        </w:rPr>
        <w:t>聘期</w:t>
      </w:r>
      <w:r w:rsidR="0099554B" w:rsidRPr="000620DA">
        <w:rPr>
          <w:rFonts w:eastAsia="黑体"/>
          <w:sz w:val="24"/>
        </w:rPr>
        <w:t>指导研究生情况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5"/>
        <w:gridCol w:w="1260"/>
        <w:gridCol w:w="6383"/>
      </w:tblGrid>
      <w:tr w:rsidR="0046607D" w:rsidRPr="000620DA" w14:paraId="60A0CA6A" w14:textId="77777777" w:rsidTr="00A34521">
        <w:trPr>
          <w:jc w:val="center"/>
        </w:trPr>
        <w:tc>
          <w:tcPr>
            <w:tcW w:w="1825" w:type="dxa"/>
            <w:vAlign w:val="center"/>
          </w:tcPr>
          <w:p w14:paraId="634F7EA4" w14:textId="77777777" w:rsidR="0046607D" w:rsidRPr="000620DA" w:rsidRDefault="0046607D" w:rsidP="00A34521">
            <w:pPr>
              <w:adjustRightInd w:val="0"/>
              <w:jc w:val="center"/>
              <w:rPr>
                <w:szCs w:val="21"/>
              </w:rPr>
            </w:pPr>
            <w:r w:rsidRPr="000620DA">
              <w:rPr>
                <w:rFonts w:hAnsi="宋体"/>
                <w:szCs w:val="21"/>
              </w:rPr>
              <w:t>类别</w:t>
            </w:r>
          </w:p>
        </w:tc>
        <w:tc>
          <w:tcPr>
            <w:tcW w:w="1260" w:type="dxa"/>
            <w:vAlign w:val="center"/>
          </w:tcPr>
          <w:p w14:paraId="7BBA3ECE" w14:textId="77777777" w:rsidR="0046607D" w:rsidRPr="000620DA" w:rsidRDefault="0046607D" w:rsidP="00A34521">
            <w:pPr>
              <w:adjustRightInd w:val="0"/>
              <w:jc w:val="center"/>
              <w:rPr>
                <w:szCs w:val="21"/>
              </w:rPr>
            </w:pPr>
            <w:r w:rsidRPr="000620DA">
              <w:rPr>
                <w:rFonts w:hAnsi="宋体"/>
                <w:szCs w:val="21"/>
              </w:rPr>
              <w:t>人数</w:t>
            </w:r>
          </w:p>
        </w:tc>
        <w:tc>
          <w:tcPr>
            <w:tcW w:w="6383" w:type="dxa"/>
            <w:vAlign w:val="center"/>
          </w:tcPr>
          <w:p w14:paraId="33084DE3" w14:textId="77777777" w:rsidR="0046607D" w:rsidRPr="000620DA" w:rsidRDefault="0046607D" w:rsidP="00A34521">
            <w:pPr>
              <w:adjustRightInd w:val="0"/>
              <w:jc w:val="center"/>
              <w:rPr>
                <w:szCs w:val="21"/>
              </w:rPr>
            </w:pPr>
            <w:r w:rsidRPr="000620DA">
              <w:rPr>
                <w:rFonts w:hAnsi="宋体"/>
                <w:szCs w:val="21"/>
              </w:rPr>
              <w:t>学生姓名</w:t>
            </w:r>
          </w:p>
        </w:tc>
      </w:tr>
      <w:tr w:rsidR="0046607D" w:rsidRPr="000620DA" w14:paraId="26F3C3E9" w14:textId="77777777" w:rsidTr="00A34521">
        <w:trPr>
          <w:jc w:val="center"/>
        </w:trPr>
        <w:tc>
          <w:tcPr>
            <w:tcW w:w="1825" w:type="dxa"/>
            <w:vAlign w:val="center"/>
          </w:tcPr>
          <w:p w14:paraId="13823341" w14:textId="77777777" w:rsidR="0046607D" w:rsidRPr="000620DA" w:rsidRDefault="0046607D" w:rsidP="00A34521">
            <w:pPr>
              <w:adjustRightInd w:val="0"/>
              <w:jc w:val="center"/>
              <w:rPr>
                <w:szCs w:val="21"/>
              </w:rPr>
            </w:pPr>
            <w:r w:rsidRPr="000620DA">
              <w:rPr>
                <w:rFonts w:hAnsi="宋体"/>
                <w:szCs w:val="21"/>
              </w:rPr>
              <w:t>指导博士生</w:t>
            </w:r>
          </w:p>
        </w:tc>
        <w:tc>
          <w:tcPr>
            <w:tcW w:w="1260" w:type="dxa"/>
            <w:vAlign w:val="center"/>
          </w:tcPr>
          <w:p w14:paraId="04F509ED" w14:textId="77777777" w:rsidR="0046607D" w:rsidRPr="000620DA" w:rsidRDefault="006F42C7" w:rsidP="00A34521">
            <w:pPr>
              <w:adjustRightInd w:val="0"/>
              <w:jc w:val="center"/>
              <w:rPr>
                <w:szCs w:val="21"/>
              </w:rPr>
            </w:pPr>
            <w:r>
              <w:rPr>
                <w:rFonts w:hint="eastAsia"/>
              </w:rPr>
              <w:t xml:space="preserve">0</w:t>
            </w:r>
          </w:p>
        </w:tc>
        <w:tc>
          <w:tcPr>
            <w:tcW w:w="6383" w:type="dxa"/>
            <w:vAlign w:val="center"/>
          </w:tcPr>
          <w:p w14:paraId="478A7D3F" w14:textId="77777777" w:rsidR="0046607D" w:rsidRPr="000620DA" w:rsidRDefault="006F42C7" w:rsidP="00A34521">
            <w:pPr>
              <w:adjustRightInd w:val="0"/>
              <w:jc w:val="center"/>
              <w:rPr>
                <w:szCs w:val="21"/>
              </w:rPr>
            </w:pPr>
            <w:r>
              <w:rPr>
                <w:rFonts w:hint="eastAsia"/>
              </w:rPr>
              <w:t xml:space="preserve"/>
            </w:r>
          </w:p>
        </w:tc>
      </w:tr>
      <w:tr w:rsidR="0046607D" w:rsidRPr="000620DA" w14:paraId="5692771F" w14:textId="77777777" w:rsidTr="00A34521">
        <w:trPr>
          <w:jc w:val="center"/>
        </w:trPr>
        <w:tc>
          <w:tcPr>
            <w:tcW w:w="1825" w:type="dxa"/>
            <w:vAlign w:val="center"/>
          </w:tcPr>
          <w:p w14:paraId="70AF9C4E" w14:textId="77777777" w:rsidR="0046607D" w:rsidRPr="000620DA" w:rsidRDefault="0046607D" w:rsidP="00A34521">
            <w:pPr>
              <w:adjustRightInd w:val="0"/>
              <w:jc w:val="center"/>
              <w:rPr>
                <w:szCs w:val="21"/>
              </w:rPr>
            </w:pPr>
            <w:r w:rsidRPr="000620DA">
              <w:rPr>
                <w:rFonts w:hAnsi="宋体"/>
                <w:szCs w:val="21"/>
              </w:rPr>
              <w:t>指导硕士生</w:t>
            </w:r>
          </w:p>
        </w:tc>
        <w:tc>
          <w:tcPr>
            <w:tcW w:w="1260" w:type="dxa"/>
            <w:vAlign w:val="center"/>
          </w:tcPr>
          <w:p w14:paraId="1C0C544C" w14:textId="77777777" w:rsidR="0046607D" w:rsidRPr="000620DA" w:rsidRDefault="006F42C7" w:rsidP="00A34521">
            <w:pPr>
              <w:adjustRightInd w:val="0"/>
              <w:jc w:val="center"/>
              <w:rPr>
                <w:szCs w:val="21"/>
              </w:rPr>
            </w:pPr>
            <w:r>
              <w:rPr>
                <w:rFonts w:hint="eastAsia"/>
              </w:rPr>
              <w:t xml:space="preserve">7</w:t>
            </w:r>
          </w:p>
        </w:tc>
        <w:tc>
          <w:tcPr>
            <w:tcW w:w="6383" w:type="dxa"/>
            <w:vAlign w:val="center"/>
          </w:tcPr>
          <w:p w14:paraId="200ABA1C" w14:textId="77777777" w:rsidR="0046607D" w:rsidRPr="000620DA" w:rsidRDefault="006F42C7" w:rsidP="00B316A8">
            <w:pPr>
              <w:adjustRightInd w:val="0"/>
              <w:jc w:val="center"/>
              <w:rPr>
                <w:szCs w:val="21"/>
              </w:rPr>
            </w:pPr>
            <w:r>
              <w:rPr>
                <w:rFonts w:hint="eastAsia"/>
              </w:rPr>
              <w:t xml:space="preserve">胡傲雪(22120834),卢佳琦(23140548),杨晨(23140560); 吴一枝(19120914),任珺(20125773),郭思南(19125709),徐金辰(19125777),</w:t>
            </w:r>
          </w:p>
        </w:tc>
      </w:tr>
      <w:tr w:rsidR="0046607D" w:rsidRPr="000620DA" w14:paraId="6565E3B6" w14:textId="77777777" w:rsidTr="00A34521">
        <w:trPr>
          <w:jc w:val="center"/>
        </w:trPr>
        <w:tc>
          <w:tcPr>
            <w:tcW w:w="1825" w:type="dxa"/>
            <w:vAlign w:val="center"/>
          </w:tcPr>
          <w:p w14:paraId="4BF0CDE2" w14:textId="77777777" w:rsidR="0046607D" w:rsidRPr="000620DA" w:rsidRDefault="0046607D" w:rsidP="00A34521">
            <w:pPr>
              <w:adjustRightInd w:val="0"/>
              <w:jc w:val="center"/>
              <w:rPr>
                <w:szCs w:val="21"/>
              </w:rPr>
            </w:pPr>
            <w:r w:rsidRPr="000620DA">
              <w:rPr>
                <w:rFonts w:hAnsi="宋体"/>
                <w:szCs w:val="21"/>
              </w:rPr>
              <w:t>指导工程硕士生</w:t>
            </w:r>
          </w:p>
        </w:tc>
        <w:tc>
          <w:tcPr>
            <w:tcW w:w="1260" w:type="dxa"/>
            <w:vAlign w:val="center"/>
          </w:tcPr>
          <w:p w14:paraId="701726F9" w14:textId="77777777" w:rsidR="0046607D" w:rsidRPr="000620DA" w:rsidRDefault="006F42C7" w:rsidP="00A34521">
            <w:pPr>
              <w:adjustRightInd w:val="0"/>
              <w:jc w:val="center"/>
              <w:rPr>
                <w:szCs w:val="21"/>
              </w:rPr>
            </w:pPr>
            <w:r>
              <w:rPr>
                <w:rFonts w:hint="eastAsia"/>
              </w:rPr>
              <w:t xml:space="preserve"/>
            </w:r>
          </w:p>
        </w:tc>
        <w:tc>
          <w:tcPr>
            <w:tcW w:w="6383" w:type="dxa"/>
            <w:vAlign w:val="center"/>
          </w:tcPr>
          <w:p w14:paraId="433F106C" w14:textId="77777777" w:rsidR="0046607D" w:rsidRPr="000620DA" w:rsidRDefault="006F42C7" w:rsidP="00A34521">
            <w:pPr>
              <w:adjustRightInd w:val="0"/>
              <w:jc w:val="center"/>
              <w:rPr>
                <w:szCs w:val="21"/>
              </w:rPr>
            </w:pPr>
            <w:r>
              <w:rPr>
                <w:rFonts w:hint="eastAsia"/>
              </w:rPr>
              <w:t xml:space="preserve"/>
            </w:r>
          </w:p>
        </w:tc>
      </w:tr>
      <w:tr w:rsidR="001A4F28" w:rsidRPr="000620DA" w14:paraId="234AC045" w14:textId="77777777" w:rsidTr="00A34521">
        <w:trPr>
          <w:trHeight w:val="517"/>
          <w:jc w:val="center"/>
        </w:trPr>
        <w:tc>
          <w:tcPr>
            <w:tcW w:w="9468" w:type="dxa"/>
            <w:gridSpan w:val="3"/>
            <w:vAlign w:val="center"/>
          </w:tcPr>
          <w:p w14:paraId="10DDAD37" w14:textId="77777777" w:rsidR="001A4F28" w:rsidRPr="008A717A" w:rsidRDefault="001A4F28" w:rsidP="008A717A">
            <w:pPr>
              <w:rPr>
                <w:rFonts w:ascii="宋体" w:hAnsi="宋体"/>
                <w:szCs w:val="21"/>
              </w:rPr>
            </w:pPr>
            <w:r w:rsidRPr="000620DA">
              <w:t>备注：</w:t>
            </w:r>
            <w:r w:rsidR="006F42C7">
              <w:rPr>
                <w:rFonts w:hint="eastAsia"/>
              </w:rPr>
              <w:t xml:space="preserve"/>
            </w:r>
          </w:p>
        </w:tc>
      </w:tr>
    </w:tbl>
    <w:p w14:paraId="05BECDC5" w14:textId="77777777" w:rsidR="0099554B" w:rsidRPr="000620DA" w:rsidRDefault="0099554B" w:rsidP="00447D89"/>
    <w:p w14:paraId="03E8A29C" w14:textId="77777777" w:rsidR="00C00C72" w:rsidRPr="000620DA" w:rsidRDefault="00536F28">
      <w:r w:rsidRPr="000620DA">
        <w:rPr>
          <w:rFonts w:eastAsia="黑体" w:hint="eastAsia"/>
          <w:sz w:val="24"/>
        </w:rPr>
        <w:t>三</w:t>
      </w:r>
      <w:r w:rsidR="00C00C72" w:rsidRPr="000620DA">
        <w:rPr>
          <w:rFonts w:eastAsia="黑体"/>
          <w:sz w:val="24"/>
        </w:rPr>
        <w:t>、本</w:t>
      </w:r>
      <w:r w:rsidR="00DB29F9" w:rsidRPr="000620DA">
        <w:rPr>
          <w:rFonts w:eastAsia="黑体" w:hint="eastAsia"/>
          <w:bCs/>
          <w:sz w:val="24"/>
        </w:rPr>
        <w:t>聘期</w:t>
      </w:r>
      <w:r w:rsidR="00C00C72" w:rsidRPr="000620DA">
        <w:rPr>
          <w:rFonts w:eastAsia="黑体"/>
          <w:sz w:val="24"/>
        </w:rPr>
        <w:t>发表学术论文</w:t>
      </w:r>
      <w:r w:rsidR="00257FE0" w:rsidRPr="000620DA">
        <w:rPr>
          <w:rFonts w:eastAsia="黑体"/>
          <w:sz w:val="24"/>
        </w:rPr>
        <w:t>/</w:t>
      </w:r>
      <w:r w:rsidR="00257FE0" w:rsidRPr="000620DA">
        <w:rPr>
          <w:rFonts w:eastAsia="黑体"/>
          <w:sz w:val="24"/>
        </w:rPr>
        <w:t>出版教材（著作）</w:t>
      </w:r>
    </w:p>
    <w:tbl>
      <w:tblPr>
        <w:tblW w:w="94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0"/>
        <w:gridCol w:w="1438"/>
        <w:gridCol w:w="1260"/>
        <w:gridCol w:w="1620"/>
        <w:gridCol w:w="900"/>
        <w:gridCol w:w="1080"/>
        <w:gridCol w:w="900"/>
        <w:gridCol w:w="1260"/>
        <w:gridCol w:w="591"/>
      </w:tblGrid>
      <w:tr w:rsidR="00EB6278" w:rsidRPr="000620DA" w14:paraId="3D8DC095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EB2FC50" w14:textId="77777777" w:rsidR="00EB6278" w:rsidRPr="000620DA" w:rsidRDefault="00EB6278" w:rsidP="00BA44F8">
            <w:pPr>
              <w:adjustRightInd w:val="0"/>
              <w:jc w:val="center"/>
              <w:rPr>
                <w:b/>
              </w:rPr>
            </w:pPr>
            <w:r w:rsidRPr="000620DA">
              <w:rPr>
                <w:rFonts w:hAnsi="宋体"/>
                <w:b/>
              </w:rPr>
              <w:t>序号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386410A" w14:textId="77777777" w:rsidR="00EB6278" w:rsidRPr="000620DA" w:rsidRDefault="00EB6278" w:rsidP="00BA44F8">
            <w:pPr>
              <w:adjustRightInd w:val="0"/>
              <w:jc w:val="center"/>
              <w:rPr>
                <w:b/>
              </w:rPr>
            </w:pPr>
            <w:r w:rsidRPr="000620DA">
              <w:rPr>
                <w:rFonts w:hAnsi="宋体"/>
                <w:b/>
              </w:rPr>
              <w:t>论文题目</w:t>
            </w:r>
            <w:r w:rsidRPr="000620DA">
              <w:rPr>
                <w:b/>
              </w:rPr>
              <w:t>/</w:t>
            </w:r>
            <w:r w:rsidRPr="000620DA">
              <w:rPr>
                <w:b/>
              </w:rPr>
              <w:t>教材（著作）名称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5079C40B" w14:textId="77777777" w:rsidR="00EB6278" w:rsidRPr="000620DA" w:rsidRDefault="00EB6278" w:rsidP="00BA44F8">
            <w:pPr>
              <w:adjustRightInd w:val="0"/>
              <w:jc w:val="center"/>
              <w:rPr>
                <w:b/>
              </w:rPr>
            </w:pPr>
            <w:r w:rsidRPr="000620DA">
              <w:rPr>
                <w:rFonts w:hAnsi="宋体"/>
                <w:b/>
              </w:rPr>
              <w:t>期刊或会议名称</w:t>
            </w:r>
            <w:r w:rsidRPr="000620DA">
              <w:rPr>
                <w:b/>
              </w:rPr>
              <w:t>/</w:t>
            </w:r>
            <w:r w:rsidRPr="000620DA">
              <w:rPr>
                <w:b/>
              </w:rPr>
              <w:t>出版社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6A62C8AA" w14:textId="77777777" w:rsidR="00EB6278" w:rsidRPr="000620DA" w:rsidRDefault="00EB6278" w:rsidP="00BA44F8">
            <w:pPr>
              <w:adjustRightInd w:val="0"/>
              <w:jc w:val="center"/>
              <w:rPr>
                <w:b/>
              </w:rPr>
            </w:pPr>
            <w:r w:rsidRPr="000620DA">
              <w:rPr>
                <w:rFonts w:hAnsi="宋体"/>
                <w:b/>
              </w:rPr>
              <w:t>期刊号或会议论文集号</w:t>
            </w:r>
            <w:r w:rsidRPr="000620DA">
              <w:rPr>
                <w:b/>
              </w:rPr>
              <w:t>/</w:t>
            </w:r>
            <w:r w:rsidRPr="000620DA">
              <w:rPr>
                <w:b/>
              </w:rPr>
              <w:t>统一书号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AB90676" w14:textId="77777777" w:rsidR="00EB6278" w:rsidRPr="000620DA" w:rsidRDefault="00EB6278" w:rsidP="00BA44F8">
            <w:pPr>
              <w:adjustRightInd w:val="0"/>
              <w:jc w:val="center"/>
              <w:rPr>
                <w:b/>
              </w:rPr>
            </w:pPr>
            <w:r w:rsidRPr="000620DA">
              <w:rPr>
                <w:b/>
                <w:szCs w:val="20"/>
              </w:rPr>
              <w:t>卷</w:t>
            </w:r>
            <w:r w:rsidR="009B5C7E" w:rsidRPr="000620DA">
              <w:rPr>
                <w:rFonts w:hint="eastAsia"/>
                <w:b/>
                <w:szCs w:val="20"/>
              </w:rPr>
              <w:t>/</w:t>
            </w:r>
            <w:r w:rsidRPr="000620DA">
              <w:rPr>
                <w:b/>
                <w:szCs w:val="20"/>
              </w:rPr>
              <w:t>期</w:t>
            </w:r>
            <w:r w:rsidR="009B5C7E" w:rsidRPr="000620DA">
              <w:rPr>
                <w:rFonts w:hint="eastAsia"/>
                <w:b/>
                <w:szCs w:val="20"/>
              </w:rPr>
              <w:t>/</w:t>
            </w:r>
            <w:r w:rsidRPr="000620DA">
              <w:rPr>
                <w:b/>
                <w:szCs w:val="20"/>
              </w:rPr>
              <w:t>页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739BB80" w14:textId="77777777" w:rsidR="00EB6278" w:rsidRPr="000620DA" w:rsidRDefault="00EB6278" w:rsidP="001E1865">
            <w:pPr>
              <w:adjustRightInd w:val="0"/>
              <w:jc w:val="center"/>
              <w:rPr>
                <w:b/>
              </w:rPr>
            </w:pPr>
            <w:r w:rsidRPr="000620DA">
              <w:rPr>
                <w:rFonts w:hAnsi="宋体"/>
                <w:b/>
              </w:rPr>
              <w:t>发表年月</w:t>
            </w:r>
            <w:r w:rsidRPr="000620DA">
              <w:rPr>
                <w:b/>
              </w:rPr>
              <w:t>/</w:t>
            </w:r>
            <w:r w:rsidRPr="000620DA">
              <w:rPr>
                <w:b/>
              </w:rPr>
              <w:t>出版时间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CDB0726" w14:textId="77777777" w:rsidR="00EB6278" w:rsidRPr="000620DA" w:rsidRDefault="002D026C" w:rsidP="00D318B0">
            <w:pPr>
              <w:adjustRightInd w:val="0"/>
              <w:jc w:val="center"/>
              <w:rPr>
                <w:b/>
              </w:rPr>
            </w:pPr>
            <w:r w:rsidRPr="000620DA">
              <w:rPr>
                <w:rFonts w:hint="eastAsia"/>
                <w:b/>
              </w:rPr>
              <w:t>作者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9AE1AFD" w14:textId="77777777" w:rsidR="00EB6278" w:rsidRPr="000620DA" w:rsidRDefault="00EB6278" w:rsidP="001E1865">
            <w:pPr>
              <w:adjustRightInd w:val="0"/>
              <w:jc w:val="center"/>
              <w:rPr>
                <w:b/>
              </w:rPr>
            </w:pPr>
            <w:r w:rsidRPr="000620DA">
              <w:rPr>
                <w:rFonts w:hAnsi="宋体"/>
                <w:b/>
              </w:rPr>
              <w:t>检索种类</w:t>
            </w:r>
            <w:r w:rsidRPr="000620DA">
              <w:rPr>
                <w:b/>
              </w:rPr>
              <w:t>/</w:t>
            </w:r>
            <w:r w:rsidRPr="000620DA">
              <w:rPr>
                <w:b/>
              </w:rPr>
              <w:t>本人撰写字数</w:t>
            </w:r>
          </w:p>
        </w:tc>
        <w:tc>
          <w:tcPr>
            <w:tcW w:w="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74E421E" w14:textId="77777777" w:rsidR="00EB6278" w:rsidRPr="000620DA" w:rsidRDefault="00EB6278" w:rsidP="00BA44F8">
            <w:pPr>
              <w:adjustRightInd w:val="0"/>
              <w:jc w:val="center"/>
              <w:rPr>
                <w:b/>
              </w:rPr>
            </w:pPr>
            <w:r w:rsidRPr="000620DA">
              <w:rPr>
                <w:rFonts w:hAnsi="宋体"/>
                <w:b/>
              </w:rPr>
              <w:t>检索</w:t>
            </w:r>
          </w:p>
          <w:p w14:paraId="604B2315" w14:textId="77777777" w:rsidR="00EB6278" w:rsidRPr="000620DA" w:rsidRDefault="00EB6278" w:rsidP="00BA44F8">
            <w:pPr>
              <w:adjustRightInd w:val="0"/>
              <w:jc w:val="center"/>
              <w:rPr>
                <w:b/>
              </w:rPr>
            </w:pPr>
            <w:r w:rsidRPr="000620DA">
              <w:rPr>
                <w:rFonts w:hAnsi="宋体"/>
                <w:b/>
              </w:rPr>
              <w:t>序号</w:t>
            </w:r>
            <w:r w:rsidR="00B316A8" w:rsidRPr="00B316A8">
              <w:rPr>
                <w:rFonts w:hAnsi="宋体"/>
                <w:b/>
              </w:rPr>
              <w:t xml:space="preserve"/>
            </w:r>
          </w:p>
        </w:tc>
      </w:tr>
      <w:tr w:rsidR="00EB6278" w:rsidRPr="000620DA" w14:paraId="780FAF95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221F9D0" w14:textId="77777777" w:rsidR="00EB6278" w:rsidRPr="000620DA" w:rsidRDefault="00AA44D9" w:rsidP="00BA44F8">
            <w:pPr>
              <w:adjustRightInd w:val="0"/>
              <w:jc w:val="center"/>
            </w:pPr>
            <w:bookmarkStart w:id="5" w:name="paperHighStart"/>
            <w:bookmarkEnd w:id="5"/>
            <w:r>
              <w:lastRenderedPageBreak/>
              <w:t xml:space="preserve">1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C794054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Railway Goods Transport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2A5D753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中国铁道出版社有限公司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F42387C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978-7-113-26587-8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A7DC2C5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/>
            </w:r>
            <w:r>
              <w:rPr>
                <w:rFonts w:hint="eastAsia"/>
              </w:rPr>
              <w:t xml:space="preserve">/</w:t>
            </w:r>
            <w:r w:rsidRPr="00B316A8">
              <w:t xml:space="preserve"/>
            </w:r>
            <w:r>
              <w:rPr>
                <w:rFonts w:hint="eastAsia"/>
              </w:rPr>
              <w:t xml:space="preserve">/</w:t>
            </w:r>
            <w:r w:rsidRPr="00B316A8">
              <w:t xml:space="preserve"/>
            </w:r>
          </w:p>
        </w:tc>
        <w:tc>
          <w:tcPr>
            <w:tcW w:w="10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5A5C240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2021-01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31A046B" w14:textId="77777777" w:rsidR="00EB6278" w:rsidRPr="000620DA" w:rsidRDefault="00B316A8" w:rsidP="00D318B0">
            <w:pPr>
              <w:adjustRightInd w:val="0"/>
              <w:jc w:val="center"/>
            </w:pPr>
            <w:r w:rsidRPr="00B316A8">
              <w:t xml:space="preserve">刘作义,郎茂祥,陈超,张琦,韩梅,李笑红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8283751" w14:textId="77777777" w:rsidR="00EB6278" w:rsidRPr="000620DA" w:rsidRDefault="007F3AF2" w:rsidP="007F3AF2">
            <w:pPr>
              <w:adjustRightInd w:val="0"/>
              <w:ind w:left="105" w:hangingChars="50" w:hanging="105"/>
            </w:pPr>
            <w:r>
              <w:rPr>
                <w:rFonts w:hint="eastAsia"/>
              </w:rPr>
              <w:t xml:space="preserve">566</w:t>
            </w:r>
            <w:r>
              <w:rPr>
                <w:rFonts w:hint="eastAsia"/>
              </w:rPr>
              <w:t>千</w:t>
            </w:r>
            <w:r>
              <w:rPr>
                <w:rFonts w:hint="eastAsia"/>
              </w:rPr>
              <w:t xml:space="preserve"/>
            </w:r>
          </w:p>
        </w:tc>
        <w:tc>
          <w:tcPr>
            <w:tcW w:w="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9DEEBF9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</w:tr>
      <w:tr w:rsidR="00EB6278" w:rsidRPr="000620DA" w14:paraId="780FAF95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221F9D0" w14:textId="77777777" w:rsidR="00EB6278" w:rsidRPr="000620DA" w:rsidRDefault="00AA44D9" w:rsidP="00BA44F8">
            <w:pPr>
              <w:adjustRightInd w:val="0"/>
              <w:jc w:val="center"/>
            </w:pPr>
            <w:bookmarkStart w:id="5" w:name="paperHighStart"/>
            <w:bookmarkEnd w:id="5"/>
            <w:r>
              <w:lastRenderedPageBreak/>
              <w:t xml:space="preserve">2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C794054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铁路货物集装运输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2A5D753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中国铁道出版社有限公司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F42387C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978-7-113-27940-0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A7DC2C5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/>
            </w:r>
            <w:r>
              <w:rPr>
                <w:rFonts w:hint="eastAsia"/>
              </w:rPr>
              <w:t xml:space="preserve">/</w:t>
            </w:r>
            <w:r w:rsidRPr="00B316A8">
              <w:t xml:space="preserve"/>
            </w:r>
            <w:r>
              <w:rPr>
                <w:rFonts w:hint="eastAsia"/>
              </w:rPr>
              <w:t xml:space="preserve">/</w:t>
            </w:r>
            <w:r w:rsidRPr="00B316A8">
              <w:t xml:space="preserve"/>
            </w:r>
          </w:p>
        </w:tc>
        <w:tc>
          <w:tcPr>
            <w:tcW w:w="10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5A5C240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2021-06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31A046B" w14:textId="77777777" w:rsidR="00EB6278" w:rsidRPr="000620DA" w:rsidRDefault="00B316A8" w:rsidP="00D318B0">
            <w:pPr>
              <w:adjustRightInd w:val="0"/>
              <w:jc w:val="center"/>
            </w:pPr>
            <w:r w:rsidRPr="00B316A8">
              <w:t xml:space="preserve">李笑红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8283751" w14:textId="77777777" w:rsidR="00EB6278" w:rsidRPr="000620DA" w:rsidRDefault="007F3AF2" w:rsidP="007F3AF2">
            <w:pPr>
              <w:adjustRightInd w:val="0"/>
              <w:ind w:left="105" w:hangingChars="50" w:hanging="105"/>
            </w:pPr>
            <w:r>
              <w:rPr>
                <w:rFonts w:hint="eastAsia"/>
              </w:rPr>
              <w:t xml:space="preserve">450</w:t>
            </w:r>
            <w:r>
              <w:rPr>
                <w:rFonts w:hint="eastAsia"/>
              </w:rPr>
              <w:t>千</w:t>
            </w:r>
            <w:r>
              <w:rPr>
                <w:rFonts w:hint="eastAsia"/>
              </w:rPr>
              <w:t xml:space="preserve"/>
            </w:r>
          </w:p>
        </w:tc>
        <w:tc>
          <w:tcPr>
            <w:tcW w:w="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9DEEBF9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</w:tr>
      <w:tr w:rsidR="00EB6278" w:rsidRPr="000620DA" w14:paraId="780FAF95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221F9D0" w14:textId="77777777" w:rsidR="00EB6278" w:rsidRPr="000620DA" w:rsidRDefault="00AA44D9" w:rsidP="00BA44F8">
            <w:pPr>
              <w:adjustRightInd w:val="0"/>
              <w:jc w:val="center"/>
            </w:pPr>
            <w:bookmarkStart w:id="5" w:name="paperHighStart"/>
            <w:bookmarkEnd w:id="5"/>
            <w:r>
              <w:lastRenderedPageBreak/>
              <w:t xml:space="preserve">3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C794054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A Case Study of CR Express Assembly Center Hinterland Calculation Based on the Location Scheme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2A5D753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9th International Conference on Railway Operations Modelling and Analysis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F42387C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无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A7DC2C5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/>
            </w:r>
            <w:r>
              <w:rPr>
                <w:rFonts w:hint="eastAsia"/>
              </w:rPr>
              <w:t xml:space="preserve">/</w:t>
            </w:r>
            <w:r w:rsidRPr="00B316A8">
              <w:t xml:space="preserve"/>
            </w:r>
            <w:r>
              <w:rPr>
                <w:rFonts w:hint="eastAsia"/>
              </w:rPr>
              <w:t xml:space="preserve">/</w:t>
            </w:r>
            <w:r w:rsidRPr="00B316A8">
              <w:t xml:space="preserve">,1886-1901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5A5C240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2021-11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31A046B" w14:textId="77777777" w:rsidR="00EB6278" w:rsidRPr="000620DA" w:rsidRDefault="00B316A8" w:rsidP="00D318B0">
            <w:pPr>
              <w:adjustRightInd w:val="0"/>
              <w:jc w:val="center"/>
            </w:pPr>
            <w:r w:rsidRPr="00B316A8">
              <w:t xml:space="preserve">吴一枝,李笑红,徐金辰,郭思南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8283751" w14:textId="77777777" w:rsidR="00EB6278" w:rsidRPr="000620DA" w:rsidRDefault="007F3AF2" w:rsidP="007F3AF2">
            <w:pPr>
              <w:adjustRightInd w:val="0"/>
              <w:ind w:left="105" w:hangingChars="50" w:hanging="105"/>
            </w:pPr>
            <w:r>
              <w:rPr>
                <w:rFonts w:hint="eastAsia"/>
              </w:rPr>
              <w:t xml:space="preserve"/>
            </w: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  <w:tc>
          <w:tcPr>
            <w:tcW w:w="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9DEEBF9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</w:tr>
      <w:tr w:rsidR="00EB6278" w:rsidRPr="000620DA" w14:paraId="780FAF95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221F9D0" w14:textId="77777777" w:rsidR="00EB6278" w:rsidRPr="000620DA" w:rsidRDefault="00AA44D9" w:rsidP="00BA44F8">
            <w:pPr>
              <w:adjustRightInd w:val="0"/>
              <w:jc w:val="center"/>
            </w:pPr>
            <w:bookmarkStart w:id="5" w:name="paperHighStart"/>
            <w:bookmarkEnd w:id="5"/>
            <w:r>
              <w:lastRenderedPageBreak/>
              <w:t xml:space="preserve">4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C794054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基于多级定价下超订分配的中欧公共班列舱位控制决策研究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2A5D753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铁道学报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F42387C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1001-8360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A7DC2C5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,43</w:t>
            </w:r>
            <w:r>
              <w:rPr>
                <w:rFonts w:hint="eastAsia"/>
              </w:rPr>
              <w:t xml:space="preserve">/</w:t>
            </w:r>
            <w:r w:rsidRPr="00B316A8">
              <w:t xml:space="preserve">,12</w:t>
            </w:r>
            <w:r>
              <w:rPr>
                <w:rFonts w:hint="eastAsia"/>
              </w:rPr>
              <w:t xml:space="preserve">/</w:t>
            </w:r>
            <w:r w:rsidRPr="00B316A8">
              <w:t xml:space="preserve">,1-7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5A5C240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2021-12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31A046B" w14:textId="77777777" w:rsidR="00EB6278" w:rsidRPr="000620DA" w:rsidRDefault="00B316A8" w:rsidP="00D318B0">
            <w:pPr>
              <w:adjustRightInd w:val="0"/>
              <w:jc w:val="center"/>
            </w:pPr>
            <w:r w:rsidRPr="00B316A8">
              <w:t xml:space="preserve">李笑红,徐金辰,王力,刘迪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8283751" w14:textId="77777777" w:rsidR="00EB6278" w:rsidRPr="000620DA" w:rsidRDefault="007F3AF2" w:rsidP="007F3AF2">
            <w:pPr>
              <w:adjustRightInd w:val="0"/>
              <w:ind w:left="105" w:hangingChars="50" w:hanging="105"/>
            </w:pPr>
            <w:r>
              <w:rPr>
                <w:rFonts w:hint="eastAsia"/>
              </w:rPr>
              <w:t xml:space="preserve"/>
            </w: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  <w:tc>
          <w:tcPr>
            <w:tcW w:w="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9DEEBF9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</w:tr>
      <w:tr w:rsidR="00EB6278" w:rsidRPr="000620DA" w14:paraId="780FAF95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221F9D0" w14:textId="77777777" w:rsidR="00EB6278" w:rsidRPr="000620DA" w:rsidRDefault="00AA44D9" w:rsidP="00BA44F8">
            <w:pPr>
              <w:adjustRightInd w:val="0"/>
              <w:jc w:val="center"/>
            </w:pPr>
            <w:bookmarkStart w:id="5" w:name="paperHighStart"/>
            <w:bookmarkEnd w:id="5"/>
            <w:r>
              <w:lastRenderedPageBreak/>
              <w:t xml:space="preserve">5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C794054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Carrying Capacity Calculation Method Based on Operation Chain and its Application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2A5D753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Journal of Physics：Conference Series, Part 2. 2021 4th International Conference on Modeling, Simulation and Optimization Technologies and Applications (MSOTA2021).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F42387C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Online ISSN: 1742-6569； Print ISSN: 1742-6588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A7DC2C5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/>
            </w:r>
            <w:r>
              <w:rPr>
                <w:rFonts w:hint="eastAsia"/>
              </w:rPr>
              <w:t xml:space="preserve">/</w:t>
            </w:r>
            <w:r w:rsidRPr="00B316A8">
              <w:t xml:space="preserve"/>
            </w:r>
            <w:r>
              <w:rPr>
                <w:rFonts w:hint="eastAsia"/>
              </w:rPr>
              <w:t xml:space="preserve">/</w:t>
            </w:r>
            <w:r w:rsidRPr="00B316A8">
              <w:t xml:space="preserve">,178-187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5A5C240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2021-12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31A046B" w14:textId="77777777" w:rsidR="00EB6278" w:rsidRPr="000620DA" w:rsidRDefault="00B316A8" w:rsidP="00D318B0">
            <w:pPr>
              <w:adjustRightInd w:val="0"/>
              <w:jc w:val="center"/>
            </w:pPr>
            <w:r w:rsidRPr="00B316A8">
              <w:t xml:space="preserve">徐金辰,李笑红,孙晚华,吴一枝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8283751" w14:textId="77777777" w:rsidR="00EB6278" w:rsidRPr="000620DA" w:rsidRDefault="007F3AF2" w:rsidP="007F3AF2">
            <w:pPr>
              <w:adjustRightInd w:val="0"/>
              <w:ind w:left="105" w:hangingChars="50" w:hanging="105"/>
            </w:pPr>
            <w:r>
              <w:rPr>
                <w:rFonts w:hint="eastAsia"/>
              </w:rPr>
              <w:t xml:space="preserve"/>
            </w: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  <w:tc>
          <w:tcPr>
            <w:tcW w:w="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9DEEBF9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</w:tr>
      <w:tr w:rsidR="00EB6278" w:rsidRPr="000620DA" w14:paraId="780FAF95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221F9D0" w14:textId="77777777" w:rsidR="00EB6278" w:rsidRPr="000620DA" w:rsidRDefault="00AA44D9" w:rsidP="00BA44F8">
            <w:pPr>
              <w:adjustRightInd w:val="0"/>
              <w:jc w:val="center"/>
            </w:pPr>
            <w:bookmarkStart w:id="5" w:name="paperHighStart"/>
            <w:bookmarkEnd w:id="5"/>
            <w:r>
              <w:lastRenderedPageBreak/>
              <w:t xml:space="preserve">6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C794054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中国陆港发展报告2020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2A5D753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中国财富出版社有限公司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F42387C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978-7-5047-7509-2/F.3403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A7DC2C5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/>
            </w:r>
            <w:r>
              <w:rPr>
                <w:rFonts w:hint="eastAsia"/>
              </w:rPr>
              <w:t xml:space="preserve">/</w:t>
            </w:r>
            <w:r w:rsidRPr="00B316A8">
              <w:t xml:space="preserve"/>
            </w:r>
            <w:r>
              <w:rPr>
                <w:rFonts w:hint="eastAsia"/>
              </w:rPr>
              <w:t xml:space="preserve">/</w:t>
            </w:r>
            <w:r w:rsidRPr="00B316A8">
              <w:t xml:space="preserve"/>
            </w:r>
          </w:p>
        </w:tc>
        <w:tc>
          <w:tcPr>
            <w:tcW w:w="10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5A5C240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2021-12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31A046B" w14:textId="77777777" w:rsidR="00EB6278" w:rsidRPr="000620DA" w:rsidRDefault="00B316A8" w:rsidP="00D318B0">
            <w:pPr>
              <w:adjustRightInd w:val="0"/>
              <w:jc w:val="center"/>
            </w:pPr>
            <w:r w:rsidRPr="00B316A8">
              <w:t xml:space="preserve">中国开发区协会陆港分会,李笑红,徐金辰,任珺,吴一枝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8283751" w14:textId="77777777" w:rsidR="00EB6278" w:rsidRPr="000620DA" w:rsidRDefault="007F3AF2" w:rsidP="007F3AF2">
            <w:pPr>
              <w:adjustRightInd w:val="0"/>
              <w:ind w:left="105" w:hangingChars="50" w:hanging="105"/>
            </w:pPr>
            <w:r>
              <w:rPr>
                <w:rFonts w:hint="eastAsia"/>
              </w:rPr>
              <w:t xml:space="preserve">253</w:t>
            </w:r>
            <w:r>
              <w:rPr>
                <w:rFonts w:hint="eastAsia"/>
              </w:rPr>
              <w:t>千</w:t>
            </w:r>
            <w:r>
              <w:rPr>
                <w:rFonts w:hint="eastAsia"/>
              </w:rPr>
              <w:t xml:space="preserve"/>
            </w:r>
          </w:p>
        </w:tc>
        <w:tc>
          <w:tcPr>
            <w:tcW w:w="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9DEEBF9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</w:tr>
      <w:tr w:rsidR="00EB6278" w:rsidRPr="000620DA" w14:paraId="780FAF95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221F9D0" w14:textId="77777777" w:rsidR="00EB6278" w:rsidRPr="000620DA" w:rsidRDefault="00AA44D9" w:rsidP="00BA44F8">
            <w:pPr>
              <w:adjustRightInd w:val="0"/>
              <w:jc w:val="center"/>
            </w:pPr>
            <w:bookmarkStart w:id="5" w:name="paperHighStart"/>
            <w:bookmarkEnd w:id="5"/>
            <w:r>
              <w:lastRenderedPageBreak/>
              <w:t xml:space="preserve">7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C794054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提升铁路边境口岸站运输能力措施探讨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2A5D753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交通科技与管理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F42387C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2096-8949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A7DC2C5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,3</w:t>
            </w:r>
            <w:r>
              <w:rPr>
                <w:rFonts w:hint="eastAsia"/>
              </w:rPr>
              <w:t xml:space="preserve">/</w:t>
            </w:r>
            <w:r w:rsidRPr="00B316A8">
              <w:t xml:space="preserve">,2</w:t>
            </w:r>
            <w:r>
              <w:rPr>
                <w:rFonts w:hint="eastAsia"/>
              </w:rPr>
              <w:t xml:space="preserve">/</w:t>
            </w:r>
            <w:r w:rsidRPr="00B316A8">
              <w:t xml:space="preserve">,62-64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5A5C240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2022-01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31A046B" w14:textId="77777777" w:rsidR="00EB6278" w:rsidRPr="000620DA" w:rsidRDefault="00B316A8" w:rsidP="00D318B0">
            <w:pPr>
              <w:adjustRightInd w:val="0"/>
              <w:jc w:val="center"/>
            </w:pPr>
            <w:r w:rsidRPr="00B316A8">
              <w:t xml:space="preserve">李笑红,张瑞平,郭宝岩,孙晚华,郭锋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8283751" w14:textId="77777777" w:rsidR="00EB6278" w:rsidRPr="000620DA" w:rsidRDefault="007F3AF2" w:rsidP="007F3AF2">
            <w:pPr>
              <w:adjustRightInd w:val="0"/>
              <w:ind w:left="105" w:hangingChars="50" w:hanging="105"/>
            </w:pPr>
            <w:r>
              <w:rPr>
                <w:rFonts w:hint="eastAsia"/>
              </w:rPr>
              <w:t xml:space="preserve"/>
            </w: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  <w:tc>
          <w:tcPr>
            <w:tcW w:w="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9DEEBF9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</w:tr>
      <w:tr w:rsidR="00EB6278" w:rsidRPr="000620DA" w14:paraId="780FAF95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221F9D0" w14:textId="77777777" w:rsidR="00EB6278" w:rsidRPr="000620DA" w:rsidRDefault="00AA44D9" w:rsidP="00BA44F8">
            <w:pPr>
              <w:adjustRightInd w:val="0"/>
              <w:jc w:val="center"/>
            </w:pPr>
            <w:bookmarkStart w:id="5" w:name="paperHighStart"/>
            <w:bookmarkEnd w:id="5"/>
            <w:r>
              <w:lastRenderedPageBreak/>
              <w:t xml:space="preserve">8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C794054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铁道行业标准 TB/T30004-2021 铁路货物装载加固技术要求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2A5D753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中国铁道出版社有限公司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F42387C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无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A7DC2C5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/>
            </w:r>
            <w:r>
              <w:rPr>
                <w:rFonts w:hint="eastAsia"/>
              </w:rPr>
              <w:t xml:space="preserve">/</w:t>
            </w:r>
            <w:r w:rsidRPr="00B316A8">
              <w:t xml:space="preserve"/>
            </w:r>
            <w:r>
              <w:rPr>
                <w:rFonts w:hint="eastAsia"/>
              </w:rPr>
              <w:t xml:space="preserve">/</w:t>
            </w:r>
            <w:r w:rsidRPr="00B316A8">
              <w:t xml:space="preserve"/>
            </w:r>
          </w:p>
        </w:tc>
        <w:tc>
          <w:tcPr>
            <w:tcW w:w="10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5A5C240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2022-03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31A046B" w14:textId="77777777" w:rsidR="00EB6278" w:rsidRPr="000620DA" w:rsidRDefault="00B316A8" w:rsidP="00D318B0">
            <w:pPr>
              <w:adjustRightInd w:val="0"/>
              <w:jc w:val="center"/>
            </w:pPr>
            <w:r w:rsidRPr="00B316A8">
              <w:t xml:space="preserve">李笑红,陈超,韩梅,黄艳春,韩延慧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8283751" w14:textId="77777777" w:rsidR="00EB6278" w:rsidRPr="000620DA" w:rsidRDefault="007F3AF2" w:rsidP="007F3AF2">
            <w:pPr>
              <w:adjustRightInd w:val="0"/>
              <w:ind w:left="105" w:hangingChars="50" w:hanging="105"/>
            </w:pPr>
            <w:r>
              <w:rPr>
                <w:rFonts w:hint="eastAsia"/>
              </w:rPr>
              <w:t xml:space="preserve">36</w:t>
            </w:r>
            <w:r>
              <w:rPr>
                <w:rFonts w:hint="eastAsia"/>
              </w:rPr>
              <w:t>千</w:t>
            </w:r>
            <w:r>
              <w:rPr>
                <w:rFonts w:hint="eastAsia"/>
              </w:rPr>
              <w:t xml:space="preserve"/>
            </w:r>
          </w:p>
        </w:tc>
        <w:tc>
          <w:tcPr>
            <w:tcW w:w="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9DEEBF9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</w:tr>
      <w:tr w:rsidR="00EB6278" w:rsidRPr="000620DA" w14:paraId="780FAF95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221F9D0" w14:textId="77777777" w:rsidR="00EB6278" w:rsidRPr="000620DA" w:rsidRDefault="00AA44D9" w:rsidP="00BA44F8">
            <w:pPr>
              <w:adjustRightInd w:val="0"/>
              <w:jc w:val="center"/>
            </w:pPr>
            <w:bookmarkStart w:id="5" w:name="paperHighStart"/>
            <w:bookmarkEnd w:id="5"/>
            <w:r>
              <w:lastRenderedPageBreak/>
              <w:t xml:space="preserve">9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C794054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铁路货物运输（第二版）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2A5D753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中国铁道出版社有限公司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F42387C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978-7-113-28921-8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A7DC2C5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/>
            </w:r>
            <w:r>
              <w:rPr>
                <w:rFonts w:hint="eastAsia"/>
              </w:rPr>
              <w:t xml:space="preserve">/</w:t>
            </w:r>
            <w:r w:rsidRPr="00B316A8">
              <w:t xml:space="preserve"/>
            </w:r>
            <w:r>
              <w:rPr>
                <w:rFonts w:hint="eastAsia"/>
              </w:rPr>
              <w:t xml:space="preserve">/</w:t>
            </w:r>
            <w:r w:rsidRPr="00B316A8">
              <w:t xml:space="preserve"/>
            </w:r>
          </w:p>
        </w:tc>
        <w:tc>
          <w:tcPr>
            <w:tcW w:w="10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5A5C240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2022-04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31A046B" w14:textId="77777777" w:rsidR="00EB6278" w:rsidRPr="000620DA" w:rsidRDefault="00B316A8" w:rsidP="00D318B0">
            <w:pPr>
              <w:adjustRightInd w:val="0"/>
              <w:jc w:val="center"/>
            </w:pPr>
            <w:r w:rsidRPr="00B316A8">
              <w:t xml:space="preserve">韩梅,郎茂祥,李笑红,武旭,陈超,米希伟,韩延慧,黄艳春,杨月芳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8283751" w14:textId="77777777" w:rsidR="00EB6278" w:rsidRPr="000620DA" w:rsidRDefault="007F3AF2" w:rsidP="007F3AF2">
            <w:pPr>
              <w:adjustRightInd w:val="0"/>
              <w:ind w:left="105" w:hangingChars="50" w:hanging="105"/>
            </w:pPr>
            <w:r>
              <w:rPr>
                <w:rFonts w:hint="eastAsia"/>
              </w:rPr>
              <w:t xml:space="preserve">668</w:t>
            </w:r>
            <w:r>
              <w:rPr>
                <w:rFonts w:hint="eastAsia"/>
              </w:rPr>
              <w:t>千</w:t>
            </w:r>
            <w:r>
              <w:rPr>
                <w:rFonts w:hint="eastAsia"/>
              </w:rPr>
              <w:t xml:space="preserve"/>
            </w:r>
          </w:p>
        </w:tc>
        <w:tc>
          <w:tcPr>
            <w:tcW w:w="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9DEEBF9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</w:tr>
      <w:tr w:rsidR="00EB6278" w:rsidRPr="000620DA" w14:paraId="780FAF95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221F9D0" w14:textId="77777777" w:rsidR="00EB6278" w:rsidRPr="000620DA" w:rsidRDefault="00AA44D9" w:rsidP="00BA44F8">
            <w:pPr>
              <w:adjustRightInd w:val="0"/>
              <w:jc w:val="center"/>
            </w:pPr>
            <w:bookmarkStart w:id="5" w:name="paperHighStart"/>
            <w:bookmarkEnd w:id="5"/>
            <w:r>
              <w:lastRenderedPageBreak/>
              <w:t xml:space="preserve">10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C794054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一体化铁路口岸站作业流程优化研究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2A5D753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综合运输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F42387C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1000-713X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A7DC2C5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,45</w:t>
            </w:r>
            <w:r>
              <w:rPr>
                <w:rFonts w:hint="eastAsia"/>
              </w:rPr>
              <w:t xml:space="preserve">/</w:t>
            </w:r>
            <w:r w:rsidRPr="00B316A8">
              <w:t xml:space="preserve">,7</w:t>
            </w:r>
            <w:r>
              <w:rPr>
                <w:rFonts w:hint="eastAsia"/>
              </w:rPr>
              <w:t xml:space="preserve">/</w:t>
            </w:r>
            <w:r w:rsidRPr="00B316A8">
              <w:t xml:space="preserve">,134-140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5A5C240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2023-07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31A046B" w14:textId="77777777" w:rsidR="00EB6278" w:rsidRPr="000620DA" w:rsidRDefault="00B316A8" w:rsidP="00D318B0">
            <w:pPr>
              <w:adjustRightInd w:val="0"/>
              <w:jc w:val="center"/>
            </w:pPr>
            <w:r w:rsidRPr="00B316A8">
              <w:t xml:space="preserve">李笑红,任珺,徐金辰,闫祖东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8283751" w14:textId="77777777" w:rsidR="00EB6278" w:rsidRPr="000620DA" w:rsidRDefault="007F3AF2" w:rsidP="007F3AF2">
            <w:pPr>
              <w:adjustRightInd w:val="0"/>
              <w:ind w:left="105" w:hangingChars="50" w:hanging="105"/>
            </w:pPr>
            <w:r>
              <w:rPr>
                <w:rFonts w:hint="eastAsia"/>
              </w:rPr>
              <w:t xml:space="preserve"/>
            </w: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  <w:tc>
          <w:tcPr>
            <w:tcW w:w="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9DEEBF9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</w:tr>
      <w:tr w:rsidR="00EB6278" w:rsidRPr="000620DA" w14:paraId="780FAF95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221F9D0" w14:textId="77777777" w:rsidR="00EB6278" w:rsidRPr="000620DA" w:rsidRDefault="00AA44D9" w:rsidP="00BA44F8">
            <w:pPr>
              <w:adjustRightInd w:val="0"/>
              <w:jc w:val="center"/>
            </w:pPr>
            <w:bookmarkStart w:id="5" w:name="paperHighStart"/>
            <w:bookmarkEnd w:id="5"/>
            <w:r>
              <w:lastRenderedPageBreak/>
              <w:t xml:space="preserve">11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C794054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中国陆港发展报告 2023-2024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2A5D753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中国财富出版社有限公司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F42387C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ISBN 978-7-5047-8236-6/F.3723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A7DC2C5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/>
            </w:r>
            <w:r>
              <w:rPr>
                <w:rFonts w:hint="eastAsia"/>
              </w:rPr>
              <w:t xml:space="preserve">/</w:t>
            </w:r>
            <w:r w:rsidRPr="00B316A8">
              <w:t xml:space="preserve"/>
            </w:r>
            <w:r>
              <w:rPr>
                <w:rFonts w:hint="eastAsia"/>
              </w:rPr>
              <w:t xml:space="preserve">/</w:t>
            </w:r>
            <w:r w:rsidRPr="00B316A8">
              <w:t xml:space="preserve"/>
            </w:r>
          </w:p>
        </w:tc>
        <w:tc>
          <w:tcPr>
            <w:tcW w:w="10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5A5C240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2024-10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31A046B" w14:textId="77777777" w:rsidR="00EB6278" w:rsidRPr="000620DA" w:rsidRDefault="00B316A8" w:rsidP="00D318B0">
            <w:pPr>
              <w:adjustRightInd w:val="0"/>
              <w:jc w:val="center"/>
            </w:pPr>
            <w:r w:rsidRPr="00B316A8">
              <w:t xml:space="preserve">编委会,李笑红,胡傲雪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8283751" w14:textId="77777777" w:rsidR="00EB6278" w:rsidRPr="000620DA" w:rsidRDefault="007F3AF2" w:rsidP="007F3AF2">
            <w:pPr>
              <w:adjustRightInd w:val="0"/>
              <w:ind w:left="105" w:hangingChars="50" w:hanging="105"/>
            </w:pPr>
            <w:r>
              <w:rPr>
                <w:rFonts w:hint="eastAsia"/>
              </w:rPr>
              <w:t xml:space="preserve">139</w:t>
            </w:r>
            <w:r>
              <w:rPr>
                <w:rFonts w:hint="eastAsia"/>
              </w:rPr>
              <w:t>千</w:t>
            </w:r>
            <w:r>
              <w:rPr>
                <w:rFonts w:hint="eastAsia"/>
              </w:rPr>
              <w:t xml:space="preserve"/>
            </w:r>
          </w:p>
        </w:tc>
        <w:tc>
          <w:tcPr>
            <w:tcW w:w="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9DEEBF9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</w:tr>
      <w:tr w:rsidR="00EB6278" w:rsidRPr="000620DA" w14:paraId="780FAF95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221F9D0" w14:textId="77777777" w:rsidR="00EB6278" w:rsidRPr="000620DA" w:rsidRDefault="00AA44D9" w:rsidP="00BA44F8">
            <w:pPr>
              <w:adjustRightInd w:val="0"/>
              <w:jc w:val="center"/>
            </w:pPr>
            <w:bookmarkStart w:id="5" w:name="paperHighStart"/>
            <w:bookmarkEnd w:id="5"/>
            <w:r>
              <w:lastRenderedPageBreak/>
              <w:t xml:space="preserve">12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C794054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Optimization Analysis of Railway Freight Service Considering Intangible Resources from the Perspective of Customer Participation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2A5D753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The proceedings of 11th international conference on traffic and transportation studies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F42387C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ISSN 2366-2557， ISSN 2366-2565 (electronic)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A7DC2C5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/>
            </w:r>
            <w:r>
              <w:rPr>
                <w:rFonts w:hint="eastAsia"/>
              </w:rPr>
              <w:t xml:space="preserve">/</w:t>
            </w:r>
            <w:r w:rsidRPr="00B316A8">
              <w:t xml:space="preserve"/>
            </w:r>
            <w:r>
              <w:rPr>
                <w:rFonts w:hint="eastAsia"/>
              </w:rPr>
              <w:t xml:space="preserve">/</w:t>
            </w:r>
            <w:r w:rsidRPr="00B316A8">
              <w:t xml:space="preserve">,314-326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5A5C240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2024-12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31A046B" w14:textId="77777777" w:rsidR="00EB6278" w:rsidRPr="000620DA" w:rsidRDefault="00B316A8" w:rsidP="00D318B0">
            <w:pPr>
              <w:adjustRightInd w:val="0"/>
              <w:jc w:val="center"/>
            </w:pPr>
            <w:r w:rsidRPr="00B316A8">
              <w:t xml:space="preserve">胡傲雪,李笑红,倪洪强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8283751" w14:textId="77777777" w:rsidR="00EB6278" w:rsidRPr="000620DA" w:rsidRDefault="007F3AF2" w:rsidP="007F3AF2">
            <w:pPr>
              <w:adjustRightInd w:val="0"/>
              <w:ind w:left="105" w:hangingChars="50" w:hanging="105"/>
            </w:pPr>
            <w:r>
              <w:rPr>
                <w:rFonts w:hint="eastAsia"/>
              </w:rPr>
              <w:t xml:space="preserve"/>
            </w: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  <w:tc>
          <w:tcPr>
            <w:tcW w:w="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9DEEBF9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</w:tr>
      <w:tr w:rsidR="00EB6278" w:rsidRPr="000620DA" w14:paraId="1B6F2ACE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CCFD859" w14:textId="77777777" w:rsidR="00EB6278" w:rsidRPr="000620DA" w:rsidRDefault="00EB6278" w:rsidP="00BA44F8">
            <w:pPr>
              <w:adjustRightInd w:val="0"/>
              <w:jc w:val="center"/>
            </w:pPr>
          </w:p>
        </w:tc>
        <w:tc>
          <w:tcPr>
            <w:tcW w:w="143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CAB937E" w14:textId="77777777" w:rsidR="00EB6278" w:rsidRPr="000620DA" w:rsidRDefault="00EB6278" w:rsidP="00BA44F8">
            <w:pPr>
              <w:adjustRightInd w:val="0"/>
              <w:jc w:val="center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D461559" w14:textId="77777777" w:rsidR="00EB6278" w:rsidRPr="000620DA" w:rsidRDefault="00EB6278" w:rsidP="00BA44F8">
            <w:pPr>
              <w:adjustRightInd w:val="0"/>
              <w:jc w:val="center"/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4ADE99A" w14:textId="77777777" w:rsidR="00EB6278" w:rsidRPr="000620DA" w:rsidRDefault="00EB6278" w:rsidP="00BA44F8">
            <w:pPr>
              <w:adjustRightInd w:val="0"/>
              <w:jc w:val="center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EE76C93" w14:textId="77777777" w:rsidR="00EB6278" w:rsidRPr="000620DA" w:rsidRDefault="00EB6278" w:rsidP="00BA44F8">
            <w:pPr>
              <w:adjustRightInd w:val="0"/>
              <w:jc w:val="center"/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F3CFCA6" w14:textId="77777777" w:rsidR="00EB6278" w:rsidRPr="000620DA" w:rsidRDefault="00EB6278" w:rsidP="00BA44F8">
            <w:pPr>
              <w:adjustRightInd w:val="0"/>
              <w:jc w:val="center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1B53D74" w14:textId="77777777" w:rsidR="00EB6278" w:rsidRPr="000620DA" w:rsidRDefault="00EB6278" w:rsidP="00D318B0">
            <w:pPr>
              <w:adjustRightInd w:val="0"/>
              <w:jc w:val="center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1035A1E" w14:textId="77777777" w:rsidR="00EB6278" w:rsidRPr="000620DA" w:rsidRDefault="00EB6278" w:rsidP="00BA44F8">
            <w:pPr>
              <w:adjustRightInd w:val="0"/>
              <w:jc w:val="center"/>
            </w:pPr>
          </w:p>
        </w:tc>
        <w:tc>
          <w:tcPr>
            <w:tcW w:w="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68A4F59B" w14:textId="77777777" w:rsidR="00EB6278" w:rsidRPr="000620DA" w:rsidRDefault="00EB6278" w:rsidP="00BA44F8">
            <w:pPr>
              <w:adjustRightInd w:val="0"/>
              <w:jc w:val="center"/>
            </w:pPr>
          </w:p>
        </w:tc>
      </w:tr>
      <w:tr w:rsidR="00BA44F8" w:rsidRPr="000620DA" w14:paraId="1756DFF2" w14:textId="77777777">
        <w:trPr>
          <w:trHeight w:val="602"/>
          <w:jc w:val="center"/>
        </w:trPr>
        <w:tc>
          <w:tcPr>
            <w:tcW w:w="9469" w:type="dxa"/>
            <w:gridSpan w:val="9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12C9DF1B" w14:textId="77777777" w:rsidR="00BA44F8" w:rsidRDefault="00117A77" w:rsidP="00B316A8">
            <w:pPr>
              <w:adjustRightInd w:val="0"/>
              <w:rPr>
                <w:rFonts w:hAnsi="宋体"/>
              </w:rPr>
            </w:pPr>
            <w:bookmarkStart w:id="6" w:name="paperHighStatistic"/>
            <w:bookmarkEnd w:id="6"/>
            <w:r w:rsidRPr="000620DA">
              <w:rPr>
                <w:rFonts w:hAnsi="宋体"/>
              </w:rPr>
              <w:t>备注：</w:t>
            </w:r>
            <w:r w:rsidR="00B316A8" w:rsidRPr="00B316A8">
              <w:rPr>
                <w:rFonts w:hAnsi="宋体"/>
              </w:rPr>
              <w:t xml:space="preserve"/>
            </w:r>
          </w:p>
          <w:p w14:paraId="6580C01C" w14:textId="77777777" w:rsidR="00C62A3B" w:rsidRPr="000620DA" w:rsidRDefault="00C62A3B" w:rsidP="00B316A8">
            <w:pPr>
              <w:adjustRightInd w:val="0"/>
            </w:pPr>
            <w:r>
              <w:rPr>
                <w:rFonts w:hAnsi="宋体" w:hint="eastAsia"/>
              </w:rPr>
              <w:t xml:space="preserve">      </w:t>
            </w:r>
            <w:r w:rsidRPr="00B316A8">
              <w:rPr>
                <w:rFonts w:hAnsi="宋体"/>
              </w:rPr>
              <w:t xml:space="preserve"/>
            </w:r>
          </w:p>
        </w:tc>
      </w:tr>
      <w:tr w:rsidR="00BA44F8" w:rsidRPr="000620DA" w14:paraId="5205E5AB" w14:textId="77777777">
        <w:trPr>
          <w:trHeight w:val="510"/>
          <w:jc w:val="center"/>
        </w:trPr>
        <w:tc>
          <w:tcPr>
            <w:tcW w:w="9469" w:type="dxa"/>
            <w:gridSpan w:val="9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7AD9FE5C" w14:textId="77777777" w:rsidR="00B93DD6" w:rsidRPr="00AC4422" w:rsidRDefault="00117A77" w:rsidP="00BA643F">
            <w:pPr>
              <w:adjustRightInd w:val="0"/>
              <w:ind w:left="630" w:hangingChars="300" w:hanging="630"/>
              <w:rPr>
                <w:rFonts w:asciiTheme="minorEastAsia" w:eastAsiaTheme="minorEastAsia" w:hAnsiTheme="minorEastAsia"/>
              </w:rPr>
            </w:pPr>
            <w:r w:rsidRPr="00AC4422">
              <w:rPr>
                <w:rFonts w:asciiTheme="minorEastAsia" w:eastAsiaTheme="minorEastAsia" w:hAnsiTheme="minorEastAsia"/>
              </w:rPr>
              <w:t>小计：</w:t>
            </w:r>
            <w:r w:rsidR="00B93DD6" w:rsidRPr="00AC4422">
              <w:rPr>
                <w:rFonts w:asciiTheme="minorEastAsia" w:eastAsiaTheme="minorEastAsia" w:hAnsiTheme="minorEastAsia"/>
              </w:rPr>
              <w:t>①</w:t>
            </w:r>
            <w:r w:rsidRPr="00AC4422">
              <w:rPr>
                <w:rFonts w:asciiTheme="minorEastAsia" w:eastAsiaTheme="minorEastAsia" w:hAnsiTheme="minorEastAsia"/>
              </w:rPr>
              <w:t xml:space="preserve">共发表学术论文 </w:t>
            </w:r>
            <w:r w:rsidR="00B316A8" w:rsidRPr="00AC4422">
              <w:rPr>
                <w:rFonts w:asciiTheme="minorEastAsia" w:eastAsiaTheme="minorEastAsia" w:hAnsiTheme="minorEastAsia" w:hint="eastAsia"/>
              </w:rPr>
              <w:t xml:space="preserve">6</w:t>
            </w:r>
            <w:r w:rsidRPr="00AC4422">
              <w:rPr>
                <w:rFonts w:asciiTheme="minorEastAsia" w:eastAsiaTheme="minorEastAsia" w:hAnsiTheme="minorEastAsia"/>
              </w:rPr>
              <w:t xml:space="preserve"> 篇。</w:t>
            </w:r>
          </w:p>
          <w:p w14:paraId="17FFF926" w14:textId="77777777" w:rsidR="00BA44F8" w:rsidRPr="000620DA" w:rsidRDefault="00B93DD6" w:rsidP="00B316A8">
            <w:pPr>
              <w:adjustRightInd w:val="0"/>
              <w:ind w:leftChars="300" w:left="630"/>
            </w:pPr>
            <w:r w:rsidRPr="00AC4422">
              <w:rPr>
                <w:rFonts w:asciiTheme="minorEastAsia" w:eastAsiaTheme="minorEastAsia" w:hAnsiTheme="minorEastAsia" w:hint="eastAsia"/>
              </w:rPr>
              <w:t>②</w:t>
            </w:r>
            <w:r w:rsidR="00D77039" w:rsidRPr="00AC4422">
              <w:rPr>
                <w:rFonts w:asciiTheme="minorEastAsia" w:eastAsiaTheme="minorEastAsia" w:hAnsiTheme="minorEastAsia"/>
              </w:rPr>
              <w:t xml:space="preserve">共撰写教材或著作 </w:t>
            </w:r>
            <w:r w:rsidR="00B316A8" w:rsidRPr="00AC4422">
              <w:rPr>
                <w:rFonts w:asciiTheme="minorEastAsia" w:eastAsiaTheme="minorEastAsia" w:hAnsiTheme="minorEastAsia" w:hint="eastAsia"/>
              </w:rPr>
              <w:t xml:space="preserve">6</w:t>
            </w:r>
            <w:r w:rsidR="00192AB1" w:rsidRPr="00AC4422">
              <w:rPr>
                <w:rFonts w:asciiTheme="minorEastAsia" w:eastAsiaTheme="minorEastAsia" w:hAnsiTheme="minorEastAsia" w:hint="eastAsia"/>
              </w:rPr>
              <w:t xml:space="preserve"> 部，合计</w:t>
            </w:r>
            <w:r w:rsidR="00D77039" w:rsidRPr="00AC4422">
              <w:rPr>
                <w:rFonts w:asciiTheme="minorEastAsia" w:eastAsiaTheme="minorEastAsia" w:hAnsiTheme="minorEastAsia"/>
              </w:rPr>
              <w:t xml:space="preserve"> </w:t>
            </w:r>
            <w:r w:rsidR="00B316A8" w:rsidRPr="00AC4422">
              <w:rPr>
                <w:rFonts w:asciiTheme="minorEastAsia" w:eastAsiaTheme="minorEastAsia" w:hAnsiTheme="minorEastAsia" w:hint="eastAsia"/>
              </w:rPr>
              <w:t xml:space="preserve">211.2</w:t>
            </w:r>
            <w:r w:rsidR="00D77039" w:rsidRPr="00AC4422">
              <w:rPr>
                <w:rFonts w:asciiTheme="minorEastAsia" w:eastAsiaTheme="minorEastAsia" w:hAnsiTheme="minorEastAsia"/>
              </w:rPr>
              <w:t xml:space="preserve"> 万字。（多版教材或著作只计算字数最多的一版）。</w:t>
            </w:r>
          </w:p>
        </w:tc>
      </w:tr>
    </w:tbl>
    <w:p w14:paraId="4748BA2C" w14:textId="77777777" w:rsidR="00BA44F8" w:rsidRPr="000620DA" w:rsidRDefault="00BA44F8" w:rsidP="00447D89"/>
    <w:p w14:paraId="4C1AF6C9" w14:textId="77777777" w:rsidR="002C2C6F" w:rsidRPr="000620DA" w:rsidRDefault="00536F28" w:rsidP="002C2C6F">
      <w:r w:rsidRPr="000620DA">
        <w:rPr>
          <w:rFonts w:eastAsia="黑体" w:hint="eastAsia"/>
          <w:bCs/>
          <w:sz w:val="24"/>
        </w:rPr>
        <w:t>四</w:t>
      </w:r>
      <w:r w:rsidR="00F16BB8" w:rsidRPr="000620DA">
        <w:rPr>
          <w:rFonts w:eastAsia="黑体"/>
          <w:bCs/>
          <w:sz w:val="24"/>
        </w:rPr>
        <w:t>、本</w:t>
      </w:r>
      <w:r w:rsidR="00DB29F9" w:rsidRPr="000620DA">
        <w:rPr>
          <w:rFonts w:eastAsia="黑体" w:hint="eastAsia"/>
          <w:bCs/>
          <w:sz w:val="24"/>
        </w:rPr>
        <w:t>聘期</w:t>
      </w:r>
      <w:r w:rsidR="00F16BB8" w:rsidRPr="000620DA">
        <w:rPr>
          <w:rFonts w:eastAsia="黑体"/>
          <w:bCs/>
          <w:spacing w:val="20"/>
          <w:sz w:val="24"/>
        </w:rPr>
        <w:t>主要科研项目情况（含教改项目）</w:t>
      </w:r>
    </w:p>
    <w:p w14:paraId="417A5DD4" w14:textId="77777777" w:rsidR="00472426" w:rsidRPr="000620DA" w:rsidRDefault="002C2C6F" w:rsidP="002C2C6F">
      <w:pPr>
        <w:rPr>
          <w:rFonts w:ascii="宋体" w:hAnsi="宋体"/>
          <w:szCs w:val="21"/>
        </w:rPr>
      </w:pPr>
      <w:r w:rsidRPr="000620DA">
        <w:rPr>
          <w:szCs w:val="21"/>
        </w:rPr>
        <w:t>（注：</w:t>
      </w:r>
      <w:r w:rsidR="00472426" w:rsidRPr="000620DA">
        <w:rPr>
          <w:rFonts w:ascii="宋体" w:hAnsi="宋体" w:hint="eastAsia"/>
          <w:szCs w:val="21"/>
        </w:rPr>
        <w:t>①</w:t>
      </w:r>
      <w:r w:rsidRPr="000620DA">
        <w:rPr>
          <w:szCs w:val="21"/>
        </w:rPr>
        <w:t>科研项目</w:t>
      </w:r>
      <w:r w:rsidR="005A649C" w:rsidRPr="000620DA">
        <w:rPr>
          <w:szCs w:val="21"/>
        </w:rPr>
        <w:t>的项目编号填写</w:t>
      </w:r>
      <w:r w:rsidRPr="000620DA">
        <w:rPr>
          <w:szCs w:val="21"/>
        </w:rPr>
        <w:t>MIS</w:t>
      </w:r>
      <w:r w:rsidRPr="000620DA">
        <w:rPr>
          <w:szCs w:val="21"/>
        </w:rPr>
        <w:t>系统中</w:t>
      </w:r>
      <w:r w:rsidR="000639A0" w:rsidRPr="000620DA">
        <w:rPr>
          <w:rFonts w:hint="eastAsia"/>
          <w:szCs w:val="21"/>
        </w:rPr>
        <w:t>的</w:t>
      </w:r>
      <w:r w:rsidRPr="000620DA">
        <w:rPr>
          <w:szCs w:val="21"/>
        </w:rPr>
        <w:t>项目编号，教改项目</w:t>
      </w:r>
      <w:r w:rsidR="005A649C" w:rsidRPr="000620DA">
        <w:rPr>
          <w:szCs w:val="21"/>
        </w:rPr>
        <w:t>的项目编号填写</w:t>
      </w:r>
      <w:r w:rsidR="00CF07FA" w:rsidRPr="000620DA">
        <w:rPr>
          <w:rFonts w:hint="eastAsia"/>
          <w:szCs w:val="21"/>
        </w:rPr>
        <w:t>“</w:t>
      </w:r>
      <w:r w:rsidR="005A649C" w:rsidRPr="000620DA">
        <w:rPr>
          <w:szCs w:val="21"/>
        </w:rPr>
        <w:t>教改项目</w:t>
      </w:r>
      <w:r w:rsidR="00CF07FA" w:rsidRPr="000620DA">
        <w:rPr>
          <w:rFonts w:hint="eastAsia"/>
          <w:szCs w:val="21"/>
        </w:rPr>
        <w:t>”</w:t>
      </w:r>
      <w:r w:rsidR="00693C00" w:rsidRPr="000620DA">
        <w:rPr>
          <w:rFonts w:ascii="宋体" w:hAnsi="宋体" w:hint="eastAsia"/>
          <w:szCs w:val="21"/>
        </w:rPr>
        <w:t>；</w:t>
      </w:r>
    </w:p>
    <w:p w14:paraId="0E6E5B92" w14:textId="77777777" w:rsidR="002C2C6F" w:rsidRPr="000620DA" w:rsidRDefault="00472426" w:rsidP="00472426">
      <w:pPr>
        <w:ind w:firstLineChars="300" w:firstLine="630"/>
      </w:pPr>
      <w:r w:rsidRPr="000620DA">
        <w:rPr>
          <w:rFonts w:ascii="宋体" w:hAnsi="宋体" w:hint="eastAsia"/>
          <w:szCs w:val="21"/>
        </w:rPr>
        <w:t>②</w:t>
      </w:r>
      <w:r w:rsidRPr="000620DA">
        <w:rPr>
          <w:rFonts w:hint="eastAsia"/>
          <w:szCs w:val="21"/>
        </w:rPr>
        <w:t>分担经费指本人本</w:t>
      </w:r>
      <w:r w:rsidR="00714DE8" w:rsidRPr="000620DA">
        <w:rPr>
          <w:rFonts w:hint="eastAsia"/>
          <w:szCs w:val="21"/>
        </w:rPr>
        <w:t>聘期</w:t>
      </w:r>
      <w:r w:rsidR="00802320" w:rsidRPr="000620DA">
        <w:rPr>
          <w:rFonts w:hint="eastAsia"/>
          <w:szCs w:val="21"/>
        </w:rPr>
        <w:t>项目</w:t>
      </w:r>
      <w:r w:rsidRPr="000620DA">
        <w:rPr>
          <w:rFonts w:hint="eastAsia"/>
          <w:szCs w:val="21"/>
        </w:rPr>
        <w:t>分担经费。</w:t>
      </w:r>
      <w:r w:rsidRPr="000620DA">
        <w:rPr>
          <w:szCs w:val="21"/>
        </w:rPr>
        <w:t>）</w:t>
      </w:r>
    </w:p>
    <w:tbl>
      <w:tblPr>
        <w:tblW w:w="998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01"/>
        <w:gridCol w:w="992"/>
        <w:gridCol w:w="992"/>
        <w:gridCol w:w="993"/>
        <w:gridCol w:w="992"/>
        <w:gridCol w:w="992"/>
        <w:gridCol w:w="992"/>
        <w:gridCol w:w="993"/>
        <w:gridCol w:w="850"/>
        <w:gridCol w:w="851"/>
        <w:gridCol w:w="739"/>
      </w:tblGrid>
      <w:tr w:rsidR="005C0795" w:rsidRPr="000620DA" w14:paraId="3A54D7BA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BBA371" w14:textId="77777777" w:rsidR="005C0795" w:rsidRPr="000620DA" w:rsidRDefault="005C0795" w:rsidP="00BA44F8">
            <w:pPr>
              <w:tabs>
                <w:tab w:val="left" w:pos="4080"/>
                <w:tab w:val="left" w:pos="8400"/>
              </w:tabs>
              <w:adjustRightInd w:val="0"/>
              <w:jc w:val="center"/>
              <w:rPr>
                <w:b/>
              </w:rPr>
            </w:pPr>
            <w:r w:rsidRPr="000620DA">
              <w:rPr>
                <w:rFonts w:hint="eastAsia"/>
                <w:b/>
              </w:rPr>
              <w:t>序号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9F0C1" w14:textId="77777777" w:rsidR="005C0795" w:rsidRPr="000620DA" w:rsidRDefault="005C0795" w:rsidP="00BA44F8">
            <w:pPr>
              <w:tabs>
                <w:tab w:val="left" w:pos="4080"/>
                <w:tab w:val="left" w:pos="8400"/>
              </w:tabs>
              <w:adjustRightInd w:val="0"/>
              <w:jc w:val="center"/>
              <w:rPr>
                <w:b/>
              </w:rPr>
            </w:pPr>
            <w:r w:rsidRPr="000620DA">
              <w:rPr>
                <w:b/>
              </w:rPr>
              <w:t>项目编号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015F9A0" w14:textId="77777777" w:rsidR="005C0795" w:rsidRPr="000620DA" w:rsidRDefault="005C0795" w:rsidP="00BA44F8">
            <w:pPr>
              <w:tabs>
                <w:tab w:val="left" w:pos="4080"/>
                <w:tab w:val="left" w:pos="8400"/>
              </w:tabs>
              <w:adjustRightInd w:val="0"/>
              <w:jc w:val="center"/>
              <w:rPr>
                <w:b/>
              </w:rPr>
            </w:pPr>
            <w:r w:rsidRPr="000620DA">
              <w:rPr>
                <w:b/>
              </w:rPr>
              <w:t>项目来源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6163CFB" w14:textId="77777777" w:rsidR="005C0795" w:rsidRPr="000620DA" w:rsidRDefault="005C0795" w:rsidP="00BA44F8">
            <w:pPr>
              <w:tabs>
                <w:tab w:val="left" w:pos="4080"/>
                <w:tab w:val="left" w:pos="8400"/>
              </w:tabs>
              <w:adjustRightInd w:val="0"/>
              <w:jc w:val="center"/>
              <w:rPr>
                <w:b/>
              </w:rPr>
            </w:pPr>
            <w:r w:rsidRPr="000620DA">
              <w:rPr>
                <w:b/>
              </w:rPr>
              <w:t>项目名称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E2E1219" w14:textId="77777777" w:rsidR="005C0795" w:rsidRPr="000620DA" w:rsidRDefault="005C0795" w:rsidP="00BA44F8">
            <w:pPr>
              <w:tabs>
                <w:tab w:val="left" w:pos="4080"/>
                <w:tab w:val="left" w:pos="8400"/>
              </w:tabs>
              <w:adjustRightInd w:val="0"/>
              <w:jc w:val="center"/>
              <w:rPr>
                <w:b/>
              </w:rPr>
            </w:pPr>
            <w:r w:rsidRPr="000620DA">
              <w:rPr>
                <w:b/>
              </w:rPr>
              <w:t>项目</w:t>
            </w:r>
          </w:p>
          <w:p w14:paraId="6879034D" w14:textId="77777777" w:rsidR="005C0795" w:rsidRPr="000620DA" w:rsidRDefault="005C0795" w:rsidP="00BA44F8">
            <w:pPr>
              <w:tabs>
                <w:tab w:val="left" w:pos="4080"/>
                <w:tab w:val="left" w:pos="8400"/>
              </w:tabs>
              <w:adjustRightInd w:val="0"/>
              <w:jc w:val="center"/>
              <w:rPr>
                <w:b/>
              </w:rPr>
            </w:pPr>
            <w:r w:rsidRPr="000620DA">
              <w:rPr>
                <w:b/>
              </w:rPr>
              <w:t>开始时间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5807FFC" w14:textId="77777777" w:rsidR="005C0795" w:rsidRPr="000620DA" w:rsidRDefault="005C0795" w:rsidP="00BA44F8">
            <w:pPr>
              <w:tabs>
                <w:tab w:val="left" w:pos="4080"/>
                <w:tab w:val="left" w:pos="8400"/>
              </w:tabs>
              <w:adjustRightInd w:val="0"/>
              <w:jc w:val="center"/>
              <w:rPr>
                <w:b/>
              </w:rPr>
            </w:pPr>
            <w:r w:rsidRPr="000620DA">
              <w:rPr>
                <w:b/>
              </w:rPr>
              <w:t>项目</w:t>
            </w:r>
          </w:p>
          <w:p w14:paraId="2DBAA650" w14:textId="77777777" w:rsidR="005C0795" w:rsidRPr="000620DA" w:rsidRDefault="005C0795" w:rsidP="00BA44F8">
            <w:pPr>
              <w:tabs>
                <w:tab w:val="left" w:pos="4080"/>
                <w:tab w:val="left" w:pos="8400"/>
              </w:tabs>
              <w:adjustRightInd w:val="0"/>
              <w:jc w:val="center"/>
              <w:rPr>
                <w:b/>
              </w:rPr>
            </w:pPr>
            <w:r w:rsidRPr="000620DA">
              <w:rPr>
                <w:b/>
              </w:rPr>
              <w:t>完成时间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C8B14A4" w14:textId="77777777" w:rsidR="005C0795" w:rsidRPr="000620DA" w:rsidRDefault="005C0795" w:rsidP="00BA44F8">
            <w:pPr>
              <w:tabs>
                <w:tab w:val="left" w:pos="4080"/>
                <w:tab w:val="left" w:pos="8400"/>
              </w:tabs>
              <w:adjustRightInd w:val="0"/>
              <w:jc w:val="center"/>
              <w:rPr>
                <w:b/>
              </w:rPr>
            </w:pPr>
            <w:r w:rsidRPr="000620DA">
              <w:rPr>
                <w:b/>
              </w:rPr>
              <w:t>项目</w:t>
            </w:r>
          </w:p>
          <w:p w14:paraId="2EA3BFA8" w14:textId="77777777" w:rsidR="005C0795" w:rsidRPr="000620DA" w:rsidRDefault="005C0795" w:rsidP="00BA44F8">
            <w:pPr>
              <w:tabs>
                <w:tab w:val="left" w:pos="4080"/>
                <w:tab w:val="left" w:pos="8400"/>
              </w:tabs>
              <w:adjustRightInd w:val="0"/>
              <w:jc w:val="center"/>
              <w:rPr>
                <w:b/>
              </w:rPr>
            </w:pPr>
            <w:r w:rsidRPr="000620DA">
              <w:rPr>
                <w:b/>
              </w:rPr>
              <w:t>负责人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AFC4F0B" w14:textId="77777777" w:rsidR="005C0795" w:rsidRPr="000620DA" w:rsidRDefault="005C0795" w:rsidP="00BA44F8">
            <w:pPr>
              <w:tabs>
                <w:tab w:val="left" w:pos="4080"/>
                <w:tab w:val="left" w:pos="8400"/>
              </w:tabs>
              <w:adjustRightInd w:val="0"/>
              <w:jc w:val="center"/>
              <w:rPr>
                <w:b/>
              </w:rPr>
            </w:pPr>
            <w:r w:rsidRPr="000620DA">
              <w:rPr>
                <w:b/>
              </w:rPr>
              <w:t>本人排序</w:t>
            </w:r>
            <w:r w:rsidRPr="000620DA">
              <w:rPr>
                <w:b/>
              </w:rPr>
              <w:t>/</w:t>
            </w:r>
            <w:r w:rsidRPr="000620DA">
              <w:rPr>
                <w:b/>
              </w:rPr>
              <w:t>总人数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C714FFC" w14:textId="77777777" w:rsidR="005C0795" w:rsidRPr="000620DA" w:rsidRDefault="005C0795" w:rsidP="00BA44F8">
            <w:pPr>
              <w:tabs>
                <w:tab w:val="left" w:pos="4080"/>
                <w:tab w:val="left" w:pos="8400"/>
              </w:tabs>
              <w:adjustRightInd w:val="0"/>
              <w:jc w:val="center"/>
              <w:rPr>
                <w:b/>
              </w:rPr>
            </w:pPr>
            <w:r w:rsidRPr="000620DA">
              <w:rPr>
                <w:b/>
              </w:rPr>
              <w:t>总经费</w:t>
            </w:r>
          </w:p>
          <w:p w14:paraId="42163B1B" w14:textId="77777777" w:rsidR="005C0795" w:rsidRPr="000620DA" w:rsidRDefault="005C0795" w:rsidP="00BA44F8">
            <w:pPr>
              <w:tabs>
                <w:tab w:val="left" w:pos="4080"/>
                <w:tab w:val="left" w:pos="8400"/>
              </w:tabs>
              <w:adjustRightInd w:val="0"/>
              <w:jc w:val="center"/>
              <w:rPr>
                <w:b/>
              </w:rPr>
            </w:pPr>
            <w:r w:rsidRPr="000620DA">
              <w:rPr>
                <w:rFonts w:hint="eastAsia"/>
                <w:b/>
              </w:rPr>
              <w:t>(</w:t>
            </w:r>
            <w:r w:rsidRPr="000620DA">
              <w:rPr>
                <w:rFonts w:hint="eastAsia"/>
                <w:b/>
              </w:rPr>
              <w:t>万元</w:t>
            </w:r>
            <w:r w:rsidRPr="000620DA">
              <w:rPr>
                <w:rFonts w:hint="eastAsia"/>
                <w:b/>
              </w:rPr>
              <w:t>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9E65C5D" w14:textId="77777777" w:rsidR="005C0795" w:rsidRPr="000620DA" w:rsidRDefault="005C0795" w:rsidP="00A03942">
            <w:pPr>
              <w:tabs>
                <w:tab w:val="left" w:pos="4080"/>
                <w:tab w:val="left" w:pos="8400"/>
              </w:tabs>
              <w:adjustRightInd w:val="0"/>
              <w:jc w:val="center"/>
              <w:rPr>
                <w:b/>
              </w:rPr>
            </w:pPr>
            <w:r w:rsidRPr="000620DA">
              <w:rPr>
                <w:rFonts w:hint="eastAsia"/>
                <w:b/>
              </w:rPr>
              <w:t>分担经费</w:t>
            </w:r>
            <w:r w:rsidRPr="000620DA">
              <w:rPr>
                <w:rFonts w:hint="eastAsia"/>
                <w:b/>
                <w:sz w:val="18"/>
                <w:szCs w:val="18"/>
              </w:rPr>
              <w:t>(</w:t>
            </w:r>
            <w:r w:rsidRPr="000620DA">
              <w:rPr>
                <w:rFonts w:hint="eastAsia"/>
                <w:b/>
                <w:sz w:val="18"/>
                <w:szCs w:val="18"/>
              </w:rPr>
              <w:t>万元</w:t>
            </w:r>
            <w:r w:rsidRPr="000620DA">
              <w:rPr>
                <w:rFonts w:hint="eastAsia"/>
                <w:b/>
                <w:sz w:val="18"/>
                <w:szCs w:val="18"/>
              </w:rPr>
              <w:t>)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457248A8" w14:textId="77777777" w:rsidR="005C0795" w:rsidRPr="000620DA" w:rsidRDefault="005C0795" w:rsidP="00637294">
            <w:pPr>
              <w:tabs>
                <w:tab w:val="left" w:pos="4080"/>
                <w:tab w:val="left" w:pos="8400"/>
              </w:tabs>
              <w:adjustRightInd w:val="0"/>
              <w:jc w:val="center"/>
              <w:rPr>
                <w:b/>
              </w:rPr>
            </w:pPr>
            <w:r w:rsidRPr="000620DA">
              <w:rPr>
                <w:b/>
              </w:rPr>
              <w:t>项目</w:t>
            </w:r>
          </w:p>
          <w:p w14:paraId="4C5A2BF3" w14:textId="77777777" w:rsidR="005C0795" w:rsidRPr="000620DA" w:rsidRDefault="005C0795" w:rsidP="005C0795">
            <w:pPr>
              <w:tabs>
                <w:tab w:val="left" w:pos="4080"/>
                <w:tab w:val="left" w:pos="8400"/>
              </w:tabs>
              <w:adjustRightInd w:val="0"/>
              <w:jc w:val="center"/>
              <w:rPr>
                <w:b/>
              </w:rPr>
            </w:pPr>
            <w:r w:rsidRPr="000620DA">
              <w:rPr>
                <w:b/>
              </w:rPr>
              <w:t>状态</w:t>
            </w:r>
            <w:r w:rsidRPr="00B316A8">
              <w:rPr>
                <w:b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None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北京交通大学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《铁路货物运输》本科教材第二版建设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2020-04-01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2022-03-30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韩梅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4/9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10.0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None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结题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None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北京交通大学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《铁路货物运输》MOOC建设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2020-04-01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2022-03-30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韩梅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2/5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10.0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None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结题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T20L00540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自然科学横向项目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铁道行业标准《铁路货物装载加固技术要求》制修订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2020-06-02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2022-06-30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李笑红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1/5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11.25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None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结题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T20D00110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铁路总公司（原铁道部）（不再新立项）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二连铁路口岸运输组织效率提升关键技术研究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2020-10-31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2023-12-30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李笑红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1/20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40.0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None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结题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T22D00020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铁路总公司（原铁道部）（不再新立项）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适应多式联运的铁路集装箱货场转型升级与运营管理研究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2021-11-30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2024-12-31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李笑红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1/12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15.0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None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在研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08843EBF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3682838" w14:textId="77777777" w:rsidR="005C0795" w:rsidRPr="000620DA" w:rsidRDefault="005C0795" w:rsidP="000548E9">
            <w:pPr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BE3DA" w14:textId="77777777" w:rsidR="005C0795" w:rsidRPr="000620DA" w:rsidRDefault="005C0795" w:rsidP="000548E9">
            <w:pPr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77C1179B" w14:textId="77777777" w:rsidR="005C0795" w:rsidRPr="000620DA" w:rsidRDefault="005C0795" w:rsidP="000548E9">
            <w:pPr>
              <w:adjustRightInd w:val="0"/>
              <w:jc w:val="center"/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5B3876D" w14:textId="77777777" w:rsidR="005C0795" w:rsidRPr="000620DA" w:rsidRDefault="005C0795" w:rsidP="000548E9">
            <w:pPr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F2CA7" w14:textId="77777777" w:rsidR="005C0795" w:rsidRPr="000620DA" w:rsidRDefault="005C0795" w:rsidP="000548E9">
            <w:pPr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0C428" w14:textId="77777777" w:rsidR="005C0795" w:rsidRPr="000620DA" w:rsidRDefault="005C0795" w:rsidP="000548E9">
            <w:pPr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202ED" w14:textId="77777777" w:rsidR="005C0795" w:rsidRPr="000620DA" w:rsidRDefault="005C0795" w:rsidP="000548E9">
            <w:pPr>
              <w:adjustRightInd w:val="0"/>
              <w:jc w:val="center"/>
            </w:pP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73A7B" w14:textId="77777777" w:rsidR="005C0795" w:rsidRPr="000620DA" w:rsidRDefault="005C0795" w:rsidP="000548E9">
            <w:pPr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B483E" w14:textId="77777777" w:rsidR="005C0795" w:rsidRPr="000620DA" w:rsidRDefault="005C0795" w:rsidP="000548E9">
            <w:pPr>
              <w:adjustRightInd w:val="0"/>
              <w:jc w:val="center"/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F37E8" w14:textId="77777777" w:rsidR="005C0795" w:rsidRPr="000620DA" w:rsidRDefault="005C0795" w:rsidP="000548E9">
            <w:pPr>
              <w:adjustRightInd w:val="0"/>
              <w:jc w:val="center"/>
            </w:pP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14E0A0C4" w14:textId="77777777" w:rsidR="005C0795" w:rsidRPr="000620DA" w:rsidRDefault="005C0795" w:rsidP="000548E9">
            <w:pPr>
              <w:adjustRightInd w:val="0"/>
              <w:jc w:val="center"/>
            </w:pPr>
          </w:p>
        </w:tc>
      </w:tr>
      <w:tr w:rsidR="00472426" w:rsidRPr="000620DA" w14:paraId="2F2565E4" w14:textId="77777777">
        <w:trPr>
          <w:trHeight w:val="452"/>
          <w:jc w:val="center"/>
        </w:trPr>
        <w:tc>
          <w:tcPr>
            <w:tcW w:w="9987" w:type="dxa"/>
            <w:gridSpan w:val="11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5467DA0F" w14:textId="77777777" w:rsidR="00472426" w:rsidRPr="000620DA" w:rsidRDefault="00472426" w:rsidP="00B316A8">
            <w:pPr>
              <w:adjustRightInd w:val="0"/>
            </w:pPr>
            <w:bookmarkStart w:id="8" w:name="studyProjectJoinStatistic"/>
            <w:bookmarkEnd w:id="8"/>
            <w:r w:rsidRPr="000620DA">
              <w:t>备注：</w:t>
            </w:r>
            <w:r w:rsidR="00B316A8" w:rsidRPr="00B316A8">
              <w:t xml:space="preserve">在（2）聘期内主要科研项目情况中，为教改项目。</w:t>
            </w:r>
          </w:p>
        </w:tc>
      </w:tr>
      <w:tr w:rsidR="00472426" w:rsidRPr="000620DA" w14:paraId="7D8ABC06" w14:textId="77777777">
        <w:trPr>
          <w:trHeight w:val="375"/>
          <w:jc w:val="center"/>
        </w:trPr>
        <w:tc>
          <w:tcPr>
            <w:tcW w:w="9987" w:type="dxa"/>
            <w:gridSpan w:val="11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48C299A5" w14:textId="77777777" w:rsidR="00472426" w:rsidRPr="00AC4422" w:rsidRDefault="00472426" w:rsidP="00BA44F8">
            <w:pPr>
              <w:adjustRightInd w:val="0"/>
            </w:pPr>
            <w:r w:rsidRPr="00AC4422">
              <w:t>小计：</w:t>
            </w:r>
            <w:r w:rsidRPr="00AC4422">
              <w:t>①</w:t>
            </w:r>
            <w:r w:rsidRPr="00AC4422">
              <w:t>共主持科研项目</w:t>
            </w:r>
            <w:r w:rsidRPr="00AC4422">
              <w:t xml:space="preserve"> </w:t>
            </w:r>
            <w:r w:rsidR="00B316A8" w:rsidRPr="00AC4422">
              <w:rPr>
                <w:rFonts w:hint="eastAsia"/>
              </w:rPr>
              <w:t xml:space="preserve">3</w:t>
            </w:r>
            <w:r w:rsidRPr="00AC4422">
              <w:t xml:space="preserve"> </w:t>
            </w:r>
            <w:r w:rsidRPr="00AC4422">
              <w:t>项，其中纵向项目</w:t>
            </w:r>
            <w:r w:rsidRPr="00AC4422">
              <w:t xml:space="preserve"> </w:t>
            </w:r>
            <w:r w:rsidR="00B316A8" w:rsidRPr="00AC4422">
              <w:rPr>
                <w:rFonts w:hint="eastAsia"/>
              </w:rPr>
              <w:t xml:space="preserve">2</w:t>
            </w:r>
            <w:r w:rsidRPr="00AC4422">
              <w:t xml:space="preserve"> </w:t>
            </w:r>
            <w:r w:rsidRPr="00AC4422">
              <w:t>项</w:t>
            </w:r>
            <w:r w:rsidRPr="00AC4422">
              <w:rPr>
                <w:rFonts w:hint="eastAsia"/>
              </w:rPr>
              <w:t>；参加</w:t>
            </w:r>
            <w:r w:rsidRPr="00AC4422">
              <w:t>科研项目</w:t>
            </w:r>
            <w:r w:rsidRPr="00AC4422">
              <w:t xml:space="preserve"> </w:t>
            </w:r>
            <w:r w:rsidR="00B316A8" w:rsidRPr="00AC4422">
              <w:rPr>
                <w:rFonts w:hint="eastAsia"/>
              </w:rPr>
              <w:t xml:space="preserve">0</w:t>
            </w:r>
            <w:r w:rsidRPr="00AC4422">
              <w:t xml:space="preserve"> </w:t>
            </w:r>
            <w:r w:rsidRPr="00AC4422">
              <w:t>项，其中纵向项目</w:t>
            </w:r>
            <w:r w:rsidRPr="00AC4422">
              <w:t xml:space="preserve"> </w:t>
            </w:r>
            <w:r w:rsidR="00B316A8" w:rsidRPr="00AC4422">
              <w:rPr>
                <w:rFonts w:hint="eastAsia"/>
              </w:rPr>
              <w:t xml:space="preserve">0</w:t>
            </w:r>
            <w:r w:rsidRPr="00AC4422">
              <w:t xml:space="preserve"> </w:t>
            </w:r>
            <w:r w:rsidRPr="00AC4422">
              <w:t>项。</w:t>
            </w:r>
          </w:p>
          <w:p w14:paraId="6C8D2329" w14:textId="77777777" w:rsidR="00472426" w:rsidRPr="000620DA" w:rsidRDefault="00472426" w:rsidP="00B316A8">
            <w:pPr>
              <w:adjustRightInd w:val="0"/>
              <w:ind w:firstLineChars="300" w:firstLine="630"/>
            </w:pPr>
            <w:r w:rsidRPr="00AC4422">
              <w:rPr>
                <w:rFonts w:hint="eastAsia"/>
              </w:rPr>
              <w:t>②</w:t>
            </w:r>
            <w:r w:rsidRPr="00AC4422">
              <w:t>共主持教改项目</w:t>
            </w:r>
            <w:r w:rsidRPr="00AC4422">
              <w:t xml:space="preserve"> </w:t>
            </w:r>
            <w:r w:rsidR="00B316A8" w:rsidRPr="00AC4422">
              <w:rPr>
                <w:rFonts w:hint="eastAsia"/>
              </w:rPr>
              <w:t xml:space="preserve">0</w:t>
            </w:r>
            <w:r w:rsidRPr="00AC4422">
              <w:t xml:space="preserve"> </w:t>
            </w:r>
            <w:r w:rsidRPr="00AC4422">
              <w:t>项，参加教改项目</w:t>
            </w:r>
            <w:r w:rsidRPr="00AC4422">
              <w:t xml:space="preserve"> </w:t>
            </w:r>
            <w:r w:rsidR="00B316A8" w:rsidRPr="00AC4422">
              <w:rPr>
                <w:rFonts w:hint="eastAsia"/>
              </w:rPr>
              <w:t xml:space="preserve">2</w:t>
            </w:r>
            <w:r w:rsidRPr="00AC4422">
              <w:t xml:space="preserve"> </w:t>
            </w:r>
            <w:r w:rsidRPr="00AC4422">
              <w:t>项。</w:t>
            </w:r>
          </w:p>
        </w:tc>
      </w:tr>
    </w:tbl>
    <w:p w14:paraId="4E5C342E" w14:textId="77777777" w:rsidR="00CD0391" w:rsidRPr="000620DA" w:rsidRDefault="00CD0391"/>
    <w:p w14:paraId="424AA83F" w14:textId="77777777" w:rsidR="00CD0391" w:rsidRPr="000620DA" w:rsidRDefault="00536F28">
      <w:r w:rsidRPr="000620DA">
        <w:rPr>
          <w:rFonts w:eastAsia="黑体" w:hint="eastAsia"/>
          <w:sz w:val="24"/>
        </w:rPr>
        <w:t>五</w:t>
      </w:r>
      <w:r w:rsidR="00CD0391" w:rsidRPr="000620DA">
        <w:rPr>
          <w:rFonts w:eastAsia="黑体"/>
          <w:sz w:val="24"/>
        </w:rPr>
        <w:t>、本</w:t>
      </w:r>
      <w:r w:rsidR="00DB29F9" w:rsidRPr="000620DA">
        <w:rPr>
          <w:rFonts w:eastAsia="黑体" w:hint="eastAsia"/>
          <w:bCs/>
          <w:sz w:val="24"/>
        </w:rPr>
        <w:t>聘期</w:t>
      </w:r>
      <w:r w:rsidR="00CD0391" w:rsidRPr="000620DA">
        <w:rPr>
          <w:rFonts w:eastAsia="黑体"/>
          <w:sz w:val="24"/>
        </w:rPr>
        <w:t>获得奖励</w:t>
      </w:r>
      <w:r w:rsidR="00107D73" w:rsidRPr="000620DA">
        <w:rPr>
          <w:rFonts w:eastAsia="黑体"/>
          <w:sz w:val="24"/>
        </w:rPr>
        <w:t>/</w:t>
      </w:r>
      <w:r w:rsidR="00CD0391" w:rsidRPr="000620DA">
        <w:rPr>
          <w:rFonts w:eastAsia="黑体"/>
          <w:sz w:val="24"/>
        </w:rPr>
        <w:t>荣誉称号</w:t>
      </w:r>
      <w:r w:rsidR="00107D73" w:rsidRPr="000620DA">
        <w:rPr>
          <w:rFonts w:eastAsia="黑体"/>
          <w:sz w:val="24"/>
        </w:rPr>
        <w:t>/</w:t>
      </w:r>
      <w:r w:rsidR="00107D73" w:rsidRPr="000620DA">
        <w:rPr>
          <w:rFonts w:eastAsia="黑体"/>
          <w:sz w:val="24"/>
        </w:rPr>
        <w:t>其他学术成果</w:t>
      </w:r>
    </w:p>
    <w:tbl>
      <w:tblPr>
        <w:tblW w:w="94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0"/>
        <w:gridCol w:w="2878"/>
        <w:gridCol w:w="3060"/>
        <w:gridCol w:w="1440"/>
        <w:gridCol w:w="1671"/>
      </w:tblGrid>
      <w:tr w:rsidR="00CC65D0" w:rsidRPr="000620DA" w14:paraId="22998F42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45254311" w14:textId="77777777" w:rsidR="00CC65D0" w:rsidRPr="000620DA" w:rsidRDefault="00CC65D0" w:rsidP="005E2C55">
            <w:pPr>
              <w:adjustRightInd w:val="0"/>
              <w:jc w:val="center"/>
              <w:rPr>
                <w:b/>
              </w:rPr>
            </w:pPr>
            <w:r w:rsidRPr="000620DA">
              <w:rPr>
                <w:rFonts w:hint="eastAsia"/>
                <w:b/>
              </w:rPr>
              <w:t>序号</w:t>
            </w:r>
          </w:p>
        </w:tc>
        <w:tc>
          <w:tcPr>
            <w:tcW w:w="287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418AB646" w14:textId="77777777" w:rsidR="00CC65D0" w:rsidRPr="000620DA" w:rsidRDefault="00CC65D0" w:rsidP="00CC65D0">
            <w:pPr>
              <w:adjustRightInd w:val="0"/>
              <w:jc w:val="center"/>
              <w:rPr>
                <w:b/>
              </w:rPr>
            </w:pPr>
            <w:r w:rsidRPr="000620DA">
              <w:rPr>
                <w:b/>
              </w:rPr>
              <w:t>奖励名称</w:t>
            </w:r>
            <w:r w:rsidRPr="000620DA">
              <w:rPr>
                <w:b/>
              </w:rPr>
              <w:t>/</w:t>
            </w:r>
            <w:r w:rsidRPr="000620DA">
              <w:rPr>
                <w:b/>
              </w:rPr>
              <w:t>荣誉称号</w:t>
            </w:r>
            <w:r w:rsidRPr="000620DA">
              <w:rPr>
                <w:b/>
              </w:rPr>
              <w:t>/</w:t>
            </w:r>
            <w:r w:rsidRPr="000620DA">
              <w:rPr>
                <w:b/>
              </w:rPr>
              <w:t>成果名称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17F5FC5" w14:textId="77777777" w:rsidR="00CC65D0" w:rsidRPr="000620DA" w:rsidRDefault="00CC65D0" w:rsidP="00CC65D0">
            <w:pPr>
              <w:adjustRightInd w:val="0"/>
              <w:jc w:val="center"/>
              <w:rPr>
                <w:b/>
              </w:rPr>
            </w:pPr>
            <w:r w:rsidRPr="000620DA">
              <w:rPr>
                <w:b/>
              </w:rPr>
              <w:t>获奖项目名称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E89AEDC" w14:textId="77777777" w:rsidR="00CC65D0" w:rsidRPr="000620DA" w:rsidRDefault="00CC65D0" w:rsidP="00CC65D0">
            <w:pPr>
              <w:adjustRightInd w:val="0"/>
              <w:jc w:val="center"/>
              <w:rPr>
                <w:b/>
              </w:rPr>
            </w:pPr>
            <w:r w:rsidRPr="000620DA">
              <w:rPr>
                <w:b/>
              </w:rPr>
              <w:t>获奖时间</w:t>
            </w:r>
          </w:p>
        </w:tc>
        <w:tc>
          <w:tcPr>
            <w:tcW w:w="167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5305DA6E" w14:textId="77777777" w:rsidR="00CC65D0" w:rsidRPr="000620DA" w:rsidRDefault="00CC65D0" w:rsidP="00107D73">
            <w:pPr>
              <w:adjustRightInd w:val="0"/>
              <w:jc w:val="center"/>
              <w:rPr>
                <w:b/>
              </w:rPr>
            </w:pPr>
            <w:r w:rsidRPr="000620DA">
              <w:rPr>
                <w:b/>
              </w:rPr>
              <w:t>本人排序</w:t>
            </w:r>
            <w:r w:rsidRPr="000620DA">
              <w:rPr>
                <w:b/>
              </w:rPr>
              <w:t>/</w:t>
            </w:r>
            <w:r w:rsidRPr="000620DA">
              <w:rPr>
                <w:b/>
              </w:rPr>
              <w:t>总人数</w:t>
            </w:r>
            <w:r w:rsidR="00B316A8" w:rsidRPr="00B316A8">
              <w:rPr>
                <w:b/>
              </w:rPr>
              <w:t xml:space="preserve"/>
            </w:r>
          </w:p>
        </w:tc>
      </w:tr>
      <w:tr w:rsidR="00CC65D0" w:rsidRPr="000620DA" w14:paraId="7DB38184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78199850" w14:textId="77777777" w:rsidR="00CC65D0" w:rsidRPr="000620DA" w:rsidRDefault="009558A6" w:rsidP="00F654AA">
            <w:pPr>
              <w:adjustRightInd w:val="0"/>
              <w:jc w:val="center"/>
            </w:pPr>
            <w:bookmarkStart w:id="9" w:name="studyHonourStart"/>
            <w:bookmarkEnd w:id="9"/>
            <w:r>
              <w:t xml:space="preserve">1</w:t>
            </w:r>
          </w:p>
        </w:tc>
        <w:tc>
          <w:tcPr>
            <w:tcW w:w="287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8F51DE4" w14:textId="77777777" w:rsidR="00CC65D0" w:rsidRPr="000620DA" w:rsidRDefault="00B316A8" w:rsidP="00F654AA">
            <w:pPr>
              <w:adjustRightInd w:val="0"/>
              <w:jc w:val="center"/>
            </w:pPr>
            <w:r w:rsidRPr="000B0028">
              <w:t xml:space="preserve">2023-2024-2学期优秀主讲教师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3E886BCD" w14:textId="77777777" w:rsidR="00CC65D0" w:rsidRPr="000620DA" w:rsidRDefault="00B316A8" w:rsidP="00F654AA">
            <w:pPr>
              <w:adjustRightInd w:val="0"/>
              <w:jc w:val="center"/>
            </w:pPr>
            <w:r w:rsidRPr="000B0028">
              <w:t xml:space="preserve">2023-2024-2学期新评优秀主讲教师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29C6540" w14:textId="77777777" w:rsidR="00CC65D0" w:rsidRPr="000620DA" w:rsidRDefault="00B316A8" w:rsidP="00F654AA">
            <w:pPr>
              <w:adjustRightInd w:val="0"/>
              <w:jc w:val="center"/>
            </w:pPr>
            <w:r w:rsidRPr="000B0028">
              <w:t xml:space="preserve">2024-07</w:t>
            </w:r>
          </w:p>
        </w:tc>
        <w:tc>
          <w:tcPr>
            <w:tcW w:w="167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14E5108F" w14:textId="77777777" w:rsidR="00CC65D0" w:rsidRDefault="00B316A8" w:rsidP="00F654AA">
            <w:pPr>
              <w:adjustRightInd w:val="0"/>
              <w:jc w:val="center"/>
            </w:pPr>
            <w:r w:rsidRPr="000B0028">
              <w:t xml:space="preserve"/>
            </w:r>
            <w:r>
              <w:rPr>
                <w:rFonts w:hint="eastAsia"/>
              </w:rPr>
              <w:t>/</w:t>
            </w:r>
            <w:r>
              <w:t xml:space="preserve"/>
            </w:r>
          </w:p>
          <w:p w14:paraId="32B8FC4A" w14:textId="77777777" w:rsidR="00B316A8" w:rsidRPr="000620DA" w:rsidRDefault="00B316A8" w:rsidP="00F654AA">
            <w:pPr>
              <w:adjustRightInd w:val="0"/>
              <w:jc w:val="center"/>
            </w:pPr>
            <w:r>
              <w:rPr>
                <w:rFonts w:hint="eastAsia"/>
              </w:rPr>
              <w:t xml:space="preserve"/>
            </w:r>
          </w:p>
        </w:tc>
      </w:tr>
      <w:tr w:rsidR="00CC65D0" w:rsidRPr="000620DA" w14:paraId="7DB38184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78199850" w14:textId="77777777" w:rsidR="00CC65D0" w:rsidRPr="000620DA" w:rsidRDefault="009558A6" w:rsidP="00F654AA">
            <w:pPr>
              <w:adjustRightInd w:val="0"/>
              <w:jc w:val="center"/>
            </w:pPr>
            <w:bookmarkStart w:id="9" w:name="studyHonourStart"/>
            <w:bookmarkEnd w:id="9"/>
            <w:r>
              <w:t xml:space="preserve">2</w:t>
            </w:r>
          </w:p>
        </w:tc>
        <w:tc>
          <w:tcPr>
            <w:tcW w:w="287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8F51DE4" w14:textId="77777777" w:rsidR="00CC65D0" w:rsidRPr="000620DA" w:rsidRDefault="00B316A8" w:rsidP="00F654AA">
            <w:pPr>
              <w:adjustRightInd w:val="0"/>
              <w:jc w:val="center"/>
            </w:pPr>
            <w:r w:rsidRPr="000B0028">
              <w:t xml:space="preserve">交通运输学院2022届本科毕业生 “我最受益的课程”评选-专业选修课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3E886BCD" w14:textId="77777777" w:rsidR="00CC65D0" w:rsidRPr="000620DA" w:rsidRDefault="00B316A8" w:rsidP="00F654AA">
            <w:pPr>
              <w:adjustRightInd w:val="0"/>
              <w:jc w:val="center"/>
            </w:pPr>
            <w:r w:rsidRPr="000B0028">
              <w:t xml:space="preserve">集装箱运输与多式联运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29C6540" w14:textId="77777777" w:rsidR="00CC65D0" w:rsidRPr="000620DA" w:rsidRDefault="00B316A8" w:rsidP="00F654AA">
            <w:pPr>
              <w:adjustRightInd w:val="0"/>
              <w:jc w:val="center"/>
            </w:pPr>
            <w:r w:rsidRPr="000B0028">
              <w:t xml:space="preserve">2022-07</w:t>
            </w:r>
          </w:p>
        </w:tc>
        <w:tc>
          <w:tcPr>
            <w:tcW w:w="167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14E5108F" w14:textId="77777777" w:rsidR="00CC65D0" w:rsidRDefault="00B316A8" w:rsidP="00F654AA">
            <w:pPr>
              <w:adjustRightInd w:val="0"/>
              <w:jc w:val="center"/>
            </w:pPr>
            <w:r w:rsidRPr="000B0028">
              <w:t xml:space="preserve"/>
            </w:r>
            <w:r>
              <w:rPr>
                <w:rFonts w:hint="eastAsia"/>
              </w:rPr>
              <w:t>/</w:t>
            </w:r>
            <w:r>
              <w:t xml:space="preserve"/>
            </w:r>
          </w:p>
          <w:p w14:paraId="32B8FC4A" w14:textId="77777777" w:rsidR="00B316A8" w:rsidRPr="000620DA" w:rsidRDefault="00B316A8" w:rsidP="00F654AA">
            <w:pPr>
              <w:adjustRightInd w:val="0"/>
              <w:jc w:val="center"/>
            </w:pPr>
            <w:r>
              <w:rPr>
                <w:rFonts w:hint="eastAsia"/>
              </w:rPr>
              <w:t xml:space="preserve"/>
            </w:r>
          </w:p>
        </w:tc>
      </w:tr>
      <w:tr w:rsidR="00CC65D0" w:rsidRPr="000620DA" w14:paraId="7DB38184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78199850" w14:textId="77777777" w:rsidR="00CC65D0" w:rsidRPr="000620DA" w:rsidRDefault="009558A6" w:rsidP="00F654AA">
            <w:pPr>
              <w:adjustRightInd w:val="0"/>
              <w:jc w:val="center"/>
            </w:pPr>
            <w:bookmarkStart w:id="9" w:name="studyHonourStart"/>
            <w:bookmarkEnd w:id="9"/>
            <w:r>
              <w:t xml:space="preserve">3</w:t>
            </w:r>
          </w:p>
        </w:tc>
        <w:tc>
          <w:tcPr>
            <w:tcW w:w="287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8F51DE4" w14:textId="77777777" w:rsidR="00CC65D0" w:rsidRPr="000620DA" w:rsidRDefault="00B316A8" w:rsidP="00F654AA">
            <w:pPr>
              <w:adjustRightInd w:val="0"/>
              <w:jc w:val="center"/>
            </w:pPr>
            <w:r w:rsidRPr="000B0028">
              <w:t xml:space="preserve">教学成果奖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3E886BCD" w14:textId="77777777" w:rsidR="00CC65D0" w:rsidRPr="000620DA" w:rsidRDefault="00B316A8" w:rsidP="00F654AA">
            <w:pPr>
              <w:adjustRightInd w:val="0"/>
              <w:jc w:val="center"/>
            </w:pPr>
            <w:r w:rsidRPr="000B0028">
              <w:t xml:space="preserve">利用现代技术手段，支持毕业要求达成的课程建设研究与实践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29C6540" w14:textId="77777777" w:rsidR="00CC65D0" w:rsidRPr="000620DA" w:rsidRDefault="00B316A8" w:rsidP="00F654AA">
            <w:pPr>
              <w:adjustRightInd w:val="0"/>
              <w:jc w:val="center"/>
            </w:pPr>
            <w:r w:rsidRPr="000B0028">
              <w:t xml:space="preserve">2021-12</w:t>
            </w:r>
          </w:p>
        </w:tc>
        <w:tc>
          <w:tcPr>
            <w:tcW w:w="167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14E5108F" w14:textId="77777777" w:rsidR="00CC65D0" w:rsidRDefault="00B316A8" w:rsidP="00F654AA">
            <w:pPr>
              <w:adjustRightInd w:val="0"/>
              <w:jc w:val="center"/>
            </w:pPr>
            <w:r w:rsidRPr="000B0028">
              <w:t xml:space="preserve">3</w:t>
            </w:r>
            <w:r>
              <w:rPr>
                <w:rFonts w:hint="eastAsia"/>
              </w:rPr>
              <w:t>/</w:t>
            </w:r>
            <w:r>
              <w:t xml:space="preserve">5</w:t>
            </w:r>
          </w:p>
          <w:p w14:paraId="32B8FC4A" w14:textId="77777777" w:rsidR="00B316A8" w:rsidRPr="000620DA" w:rsidRDefault="00B316A8" w:rsidP="00F654AA">
            <w:pPr>
              <w:adjustRightInd w:val="0"/>
              <w:jc w:val="center"/>
            </w:pPr>
            <w:r>
              <w:rPr>
                <w:rFonts w:hint="eastAsia"/>
              </w:rPr>
              <w:t xml:space="preserve"/>
            </w:r>
          </w:p>
        </w:tc>
      </w:tr>
      <w:tr w:rsidR="00CC65D0" w:rsidRPr="000620DA" w14:paraId="7DB38184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78199850" w14:textId="77777777" w:rsidR="00CC65D0" w:rsidRPr="000620DA" w:rsidRDefault="009558A6" w:rsidP="00F654AA">
            <w:pPr>
              <w:adjustRightInd w:val="0"/>
              <w:jc w:val="center"/>
            </w:pPr>
            <w:bookmarkStart w:id="9" w:name="studyHonourStart"/>
            <w:bookmarkEnd w:id="9"/>
            <w:r>
              <w:t xml:space="preserve">4</w:t>
            </w:r>
          </w:p>
        </w:tc>
        <w:tc>
          <w:tcPr>
            <w:tcW w:w="287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8F51DE4" w14:textId="77777777" w:rsidR="00CC65D0" w:rsidRPr="000620DA" w:rsidRDefault="00B316A8" w:rsidP="00F654AA">
            <w:pPr>
              <w:adjustRightInd w:val="0"/>
              <w:jc w:val="center"/>
            </w:pPr>
            <w:r w:rsidRPr="000B0028">
              <w:t xml:space="preserve">北京交通大学首届优秀教材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3E886BCD" w14:textId="77777777" w:rsidR="00CC65D0" w:rsidRPr="000620DA" w:rsidRDefault="00B316A8" w:rsidP="00F654AA">
            <w:pPr>
              <w:adjustRightInd w:val="0"/>
              <w:jc w:val="center"/>
            </w:pPr>
            <w:r w:rsidRPr="000B0028">
              <w:t xml:space="preserve">铁路货运技术（第三版）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29C6540" w14:textId="77777777" w:rsidR="00CC65D0" w:rsidRPr="000620DA" w:rsidRDefault="00B316A8" w:rsidP="00F654AA">
            <w:pPr>
              <w:adjustRightInd w:val="0"/>
              <w:jc w:val="center"/>
            </w:pPr>
            <w:r w:rsidRPr="000B0028">
              <w:t xml:space="preserve">2021-1</w:t>
            </w:r>
          </w:p>
        </w:tc>
        <w:tc>
          <w:tcPr>
            <w:tcW w:w="167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14E5108F" w14:textId="77777777" w:rsidR="00CC65D0" w:rsidRDefault="00B316A8" w:rsidP="00F654AA">
            <w:pPr>
              <w:adjustRightInd w:val="0"/>
              <w:jc w:val="center"/>
            </w:pPr>
            <w:r w:rsidRPr="000B0028">
              <w:t xml:space="preserve">5</w:t>
            </w:r>
            <w:r>
              <w:rPr>
                <w:rFonts w:hint="eastAsia"/>
              </w:rPr>
              <w:t>/</w:t>
            </w:r>
            <w:r>
              <w:t xml:space="preserve">7</w:t>
            </w:r>
          </w:p>
          <w:p w14:paraId="32B8FC4A" w14:textId="77777777" w:rsidR="00B316A8" w:rsidRPr="000620DA" w:rsidRDefault="00B316A8" w:rsidP="00F654AA">
            <w:pPr>
              <w:adjustRightInd w:val="0"/>
              <w:jc w:val="center"/>
            </w:pPr>
            <w:r>
              <w:rPr>
                <w:rFonts w:hint="eastAsia"/>
              </w:rPr>
              <w:t xml:space="preserve"/>
            </w:r>
          </w:p>
        </w:tc>
      </w:tr>
      <w:tr w:rsidR="00CC65D0" w:rsidRPr="000620DA" w14:paraId="7DB38184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78199850" w14:textId="77777777" w:rsidR="00CC65D0" w:rsidRPr="000620DA" w:rsidRDefault="009558A6" w:rsidP="00F654AA">
            <w:pPr>
              <w:adjustRightInd w:val="0"/>
              <w:jc w:val="center"/>
            </w:pPr>
            <w:bookmarkStart w:id="9" w:name="studyHonourStart"/>
            <w:bookmarkEnd w:id="9"/>
            <w:r>
              <w:t xml:space="preserve">5</w:t>
            </w:r>
          </w:p>
        </w:tc>
        <w:tc>
          <w:tcPr>
            <w:tcW w:w="287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8F51DE4" w14:textId="77777777" w:rsidR="00CC65D0" w:rsidRPr="000620DA" w:rsidRDefault="00B316A8" w:rsidP="00F654AA">
            <w:pPr>
              <w:adjustRightInd w:val="0"/>
              <w:jc w:val="center"/>
            </w:pPr>
            <w:r w:rsidRPr="000B0028">
              <w:t xml:space="preserve">校级一流本科课程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3E886BCD" w14:textId="77777777" w:rsidR="00CC65D0" w:rsidRPr="000620DA" w:rsidRDefault="00B316A8" w:rsidP="00F654AA">
            <w:pPr>
              <w:adjustRightInd w:val="0"/>
              <w:jc w:val="center"/>
            </w:pPr>
            <w:r w:rsidRPr="000B0028">
              <w:t xml:space="preserve">铁路货物运输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29C6540" w14:textId="77777777" w:rsidR="00CC65D0" w:rsidRPr="000620DA" w:rsidRDefault="00B316A8" w:rsidP="00F654AA">
            <w:pPr>
              <w:adjustRightInd w:val="0"/>
              <w:jc w:val="center"/>
            </w:pPr>
            <w:r w:rsidRPr="000B0028">
              <w:t xml:space="preserve">2020-12</w:t>
            </w:r>
          </w:p>
        </w:tc>
        <w:tc>
          <w:tcPr>
            <w:tcW w:w="167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14E5108F" w14:textId="77777777" w:rsidR="00CC65D0" w:rsidRDefault="00B316A8" w:rsidP="00F654AA">
            <w:pPr>
              <w:adjustRightInd w:val="0"/>
              <w:jc w:val="center"/>
            </w:pPr>
            <w:r w:rsidRPr="000B0028">
              <w:t xml:space="preserve">4</w:t>
            </w:r>
            <w:r>
              <w:rPr>
                <w:rFonts w:hint="eastAsia"/>
              </w:rPr>
              <w:t>/</w:t>
            </w:r>
            <w:r>
              <w:t xml:space="preserve">5</w:t>
            </w:r>
          </w:p>
          <w:p w14:paraId="32B8FC4A" w14:textId="77777777" w:rsidR="00B316A8" w:rsidRPr="000620DA" w:rsidRDefault="00B316A8" w:rsidP="00F654AA">
            <w:pPr>
              <w:adjustRightInd w:val="0"/>
              <w:jc w:val="center"/>
            </w:pPr>
            <w:r>
              <w:rPr>
                <w:rFonts w:hint="eastAsia"/>
              </w:rPr>
              <w:t xml:space="preserve"/>
            </w:r>
          </w:p>
        </w:tc>
      </w:tr>
      <w:tr w:rsidR="00CC65D0" w:rsidRPr="000620DA" w14:paraId="7DB38184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78199850" w14:textId="77777777" w:rsidR="00CC65D0" w:rsidRPr="000620DA" w:rsidRDefault="009558A6" w:rsidP="00F654AA">
            <w:pPr>
              <w:adjustRightInd w:val="0"/>
              <w:jc w:val="center"/>
            </w:pPr>
            <w:bookmarkStart w:id="9" w:name="studyHonourStart"/>
            <w:bookmarkEnd w:id="9"/>
            <w:r>
              <w:t xml:space="preserve">6</w:t>
            </w:r>
          </w:p>
        </w:tc>
        <w:tc>
          <w:tcPr>
            <w:tcW w:w="287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8F51DE4" w14:textId="77777777" w:rsidR="00CC65D0" w:rsidRPr="000620DA" w:rsidRDefault="00B316A8" w:rsidP="00F654AA">
            <w:pPr>
              <w:adjustRightInd w:val="0"/>
              <w:jc w:val="center"/>
            </w:pPr>
            <w:r w:rsidRPr="000B0028">
              <w:t xml:space="preserve">课程思政示范课程、教学名师和团队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3E886BCD" w14:textId="77777777" w:rsidR="00CC65D0" w:rsidRPr="000620DA" w:rsidRDefault="00B316A8" w:rsidP="00F654AA">
            <w:pPr>
              <w:adjustRightInd w:val="0"/>
              <w:jc w:val="center"/>
            </w:pPr>
            <w:r w:rsidRPr="000B0028">
              <w:t xml:space="preserve">集装箱运输与多式联运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29C6540" w14:textId="77777777" w:rsidR="00CC65D0" w:rsidRPr="000620DA" w:rsidRDefault="00B316A8" w:rsidP="00F654AA">
            <w:pPr>
              <w:adjustRightInd w:val="0"/>
              <w:jc w:val="center"/>
            </w:pPr>
            <w:r w:rsidRPr="000B0028">
              <w:t xml:space="preserve">2020-12</w:t>
            </w:r>
          </w:p>
        </w:tc>
        <w:tc>
          <w:tcPr>
            <w:tcW w:w="167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14E5108F" w14:textId="77777777" w:rsidR="00CC65D0" w:rsidRDefault="00B316A8" w:rsidP="00F654AA">
            <w:pPr>
              <w:adjustRightInd w:val="0"/>
              <w:jc w:val="center"/>
            </w:pPr>
            <w:r w:rsidRPr="000B0028">
              <w:t xml:space="preserve">3</w:t>
            </w:r>
            <w:r>
              <w:rPr>
                <w:rFonts w:hint="eastAsia"/>
              </w:rPr>
              <w:t>/</w:t>
            </w:r>
            <w:r>
              <w:t xml:space="preserve">3</w:t>
            </w:r>
          </w:p>
          <w:p w14:paraId="32B8FC4A" w14:textId="77777777" w:rsidR="00B316A8" w:rsidRPr="000620DA" w:rsidRDefault="00B316A8" w:rsidP="00F654AA">
            <w:pPr>
              <w:adjustRightInd w:val="0"/>
              <w:jc w:val="center"/>
            </w:pPr>
            <w:r>
              <w:rPr>
                <w:rFonts w:hint="eastAsia"/>
              </w:rPr>
              <w:t xml:space="preserve"/>
            </w:r>
          </w:p>
        </w:tc>
      </w:tr>
      <w:tr w:rsidR="00CC65D0" w:rsidRPr="000620DA" w14:paraId="7DB38184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78199850" w14:textId="77777777" w:rsidR="00CC65D0" w:rsidRPr="000620DA" w:rsidRDefault="009558A6" w:rsidP="00F654AA">
            <w:pPr>
              <w:adjustRightInd w:val="0"/>
              <w:jc w:val="center"/>
            </w:pPr>
            <w:bookmarkStart w:id="9" w:name="studyHonourStart"/>
            <w:bookmarkEnd w:id="9"/>
            <w:r>
              <w:t xml:space="preserve">7</w:t>
            </w:r>
          </w:p>
        </w:tc>
        <w:tc>
          <w:tcPr>
            <w:tcW w:w="287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8F51DE4" w14:textId="77777777" w:rsidR="00CC65D0" w:rsidRPr="000620DA" w:rsidRDefault="00B316A8" w:rsidP="00F654AA">
            <w:pPr>
              <w:adjustRightInd w:val="0"/>
              <w:jc w:val="center"/>
            </w:pPr>
            <w:r w:rsidRPr="000B0028">
              <w:t xml:space="preserve">中国铁道学会科学技术奖二等奖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3E886BCD" w14:textId="77777777" w:rsidR="00CC65D0" w:rsidRPr="000620DA" w:rsidRDefault="00B316A8" w:rsidP="00F654AA">
            <w:pPr>
              <w:adjustRightInd w:val="0"/>
              <w:jc w:val="center"/>
            </w:pPr>
            <w:r w:rsidRPr="000B0028">
              <w:t xml:space="preserve">铁路物流中心运营仿真关键技术研究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29C6540" w14:textId="77777777" w:rsidR="00CC65D0" w:rsidRPr="000620DA" w:rsidRDefault="00B316A8" w:rsidP="00F654AA">
            <w:pPr>
              <w:adjustRightInd w:val="0"/>
              <w:jc w:val="center"/>
            </w:pPr>
            <w:r w:rsidRPr="000B0028">
              <w:t xml:space="preserve">2020-12</w:t>
            </w:r>
          </w:p>
        </w:tc>
        <w:tc>
          <w:tcPr>
            <w:tcW w:w="167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14E5108F" w14:textId="77777777" w:rsidR="00CC65D0" w:rsidRDefault="00B316A8" w:rsidP="00F654AA">
            <w:pPr>
              <w:adjustRightInd w:val="0"/>
              <w:jc w:val="center"/>
            </w:pPr>
            <w:r w:rsidRPr="000B0028">
              <w:t xml:space="preserve">12</w:t>
            </w:r>
            <w:r>
              <w:rPr>
                <w:rFonts w:hint="eastAsia"/>
              </w:rPr>
              <w:t>/</w:t>
            </w:r>
            <w:r>
              <w:t xml:space="preserve">20</w:t>
            </w:r>
          </w:p>
          <w:p w14:paraId="32B8FC4A" w14:textId="77777777" w:rsidR="00B316A8" w:rsidRPr="000620DA" w:rsidRDefault="00B316A8" w:rsidP="00F654AA">
            <w:pPr>
              <w:adjustRightInd w:val="0"/>
              <w:jc w:val="center"/>
            </w:pPr>
            <w:r>
              <w:rPr>
                <w:rFonts w:hint="eastAsia"/>
              </w:rPr>
              <w:t xml:space="preserve"/>
            </w:r>
          </w:p>
        </w:tc>
      </w:tr>
      <w:tr w:rsidR="00CC65D0" w:rsidRPr="000620DA" w14:paraId="523F3EEF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6A7C8E9A" w14:textId="77777777" w:rsidR="00CC65D0" w:rsidRPr="000620DA" w:rsidRDefault="00CC65D0" w:rsidP="00F654AA">
            <w:pPr>
              <w:adjustRightInd w:val="0"/>
              <w:jc w:val="center"/>
            </w:pPr>
          </w:p>
        </w:tc>
        <w:tc>
          <w:tcPr>
            <w:tcW w:w="287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47778848" w14:textId="77777777" w:rsidR="00CC65D0" w:rsidRPr="000620DA" w:rsidRDefault="00CC65D0" w:rsidP="00F654AA">
            <w:pPr>
              <w:adjustRightInd w:val="0"/>
              <w:jc w:val="center"/>
            </w:pP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4FB3FFEE" w14:textId="77777777" w:rsidR="00CC65D0" w:rsidRPr="000620DA" w:rsidRDefault="00CC65D0" w:rsidP="00F654AA">
            <w:pPr>
              <w:adjustRightInd w:val="0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76E3C21" w14:textId="77777777" w:rsidR="00CC65D0" w:rsidRPr="000620DA" w:rsidRDefault="00CC65D0" w:rsidP="00F654AA">
            <w:pPr>
              <w:adjustRightInd w:val="0"/>
              <w:jc w:val="center"/>
            </w:pPr>
          </w:p>
        </w:tc>
        <w:tc>
          <w:tcPr>
            <w:tcW w:w="167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6B05A2B1" w14:textId="77777777" w:rsidR="00CC65D0" w:rsidRPr="000620DA" w:rsidRDefault="00CC65D0" w:rsidP="00F654AA">
            <w:pPr>
              <w:adjustRightInd w:val="0"/>
              <w:jc w:val="center"/>
            </w:pPr>
          </w:p>
        </w:tc>
      </w:tr>
      <w:tr w:rsidR="00CD0391" w:rsidRPr="000620DA" w14:paraId="3DDF2003" w14:textId="77777777">
        <w:trPr>
          <w:trHeight w:val="510"/>
          <w:jc w:val="center"/>
        </w:trPr>
        <w:tc>
          <w:tcPr>
            <w:tcW w:w="946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5E408C" w14:textId="77777777" w:rsidR="00CD0391" w:rsidRPr="000620DA" w:rsidRDefault="00CD0391" w:rsidP="00B316A8">
            <w:pPr>
              <w:adjustRightInd w:val="0"/>
            </w:pPr>
            <w:bookmarkStart w:id="10" w:name="studyHonourStatistic"/>
            <w:bookmarkEnd w:id="10"/>
            <w:r w:rsidRPr="000620DA">
              <w:t>备注：</w:t>
            </w:r>
            <w:r w:rsidR="00B316A8" w:rsidRPr="00B316A8">
              <w:t xml:space="preserve"/>
            </w:r>
          </w:p>
        </w:tc>
      </w:tr>
    </w:tbl>
    <w:p w14:paraId="33DBF52C" w14:textId="77777777" w:rsidR="00107D73" w:rsidRPr="000620DA" w:rsidRDefault="00107D73" w:rsidP="00447D89">
      <w:pPr>
        <w:rPr>
          <w:rFonts w:eastAsia="黑体"/>
          <w:sz w:val="24"/>
        </w:rPr>
      </w:pPr>
    </w:p>
    <w:p w14:paraId="185969E9" w14:textId="77777777" w:rsidR="00DF0254" w:rsidRPr="000620DA" w:rsidRDefault="00536F28" w:rsidP="00447D89">
      <w:r w:rsidRPr="000620DA">
        <w:rPr>
          <w:rFonts w:eastAsia="黑体" w:hint="eastAsia"/>
          <w:bCs/>
          <w:sz w:val="24"/>
        </w:rPr>
        <w:t>六</w:t>
      </w:r>
      <w:r w:rsidR="00E64D11" w:rsidRPr="000620DA">
        <w:rPr>
          <w:rFonts w:eastAsia="黑体"/>
          <w:bCs/>
          <w:sz w:val="24"/>
        </w:rPr>
        <w:t>、</w:t>
      </w:r>
      <w:r w:rsidR="00E64D11" w:rsidRPr="000620DA">
        <w:rPr>
          <w:rFonts w:eastAsia="黑体"/>
          <w:sz w:val="24"/>
        </w:rPr>
        <w:t>本</w:t>
      </w:r>
      <w:r w:rsidR="00DB29F9" w:rsidRPr="000620DA">
        <w:rPr>
          <w:rFonts w:eastAsia="黑体" w:hint="eastAsia"/>
          <w:bCs/>
          <w:sz w:val="24"/>
        </w:rPr>
        <w:t>聘期</w:t>
      </w:r>
      <w:r w:rsidR="004B45C2" w:rsidRPr="000620DA">
        <w:rPr>
          <w:rFonts w:eastAsia="黑体" w:hint="eastAsia"/>
          <w:bCs/>
          <w:sz w:val="24"/>
        </w:rPr>
        <w:t>完成的</w:t>
      </w:r>
      <w:r w:rsidR="00E64D11" w:rsidRPr="000620DA">
        <w:rPr>
          <w:rFonts w:eastAsia="黑体"/>
          <w:bCs/>
          <w:sz w:val="24"/>
        </w:rPr>
        <w:t>其它工作业绩</w:t>
      </w:r>
      <w:r w:rsidR="00111EDF" w:rsidRPr="000620DA">
        <w:rPr>
          <w:rFonts w:hint="eastAsia"/>
        </w:rPr>
        <w:t>（包括学科</w:t>
      </w:r>
      <w:r w:rsidR="00111EDF" w:rsidRPr="000620DA">
        <w:rPr>
          <w:rFonts w:hint="eastAsia"/>
        </w:rPr>
        <w:t>/</w:t>
      </w:r>
      <w:r w:rsidR="00111EDF" w:rsidRPr="000620DA">
        <w:rPr>
          <w:rFonts w:hint="eastAsia"/>
        </w:rPr>
        <w:t>实验室建设</w:t>
      </w:r>
      <w:r w:rsidR="006A4613" w:rsidRPr="000620DA">
        <w:rPr>
          <w:rFonts w:hint="eastAsia"/>
        </w:rPr>
        <w:t>、</w:t>
      </w:r>
      <w:r w:rsidR="00111EDF" w:rsidRPr="000620DA">
        <w:rPr>
          <w:rFonts w:hint="eastAsia"/>
        </w:rPr>
        <w:t>队伍建设</w:t>
      </w:r>
      <w:r w:rsidR="006A4613" w:rsidRPr="000620DA">
        <w:rPr>
          <w:rFonts w:hint="eastAsia"/>
        </w:rPr>
        <w:t>、</w:t>
      </w:r>
      <w:r w:rsidR="00111EDF" w:rsidRPr="000620DA">
        <w:rPr>
          <w:rFonts w:hint="eastAsia"/>
        </w:rPr>
        <w:t>国际合作</w:t>
      </w:r>
      <w:r w:rsidR="006A4613" w:rsidRPr="000620DA">
        <w:rPr>
          <w:rFonts w:hint="eastAsia"/>
        </w:rPr>
        <w:t>、</w:t>
      </w:r>
      <w:r w:rsidR="00111EDF" w:rsidRPr="000620DA">
        <w:rPr>
          <w:rFonts w:hint="eastAsia"/>
        </w:rPr>
        <w:t>公共服务及其他）</w:t>
      </w:r>
    </w:p>
    <w:tbl>
      <w:tblPr>
        <w:tblW w:w="94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69"/>
      </w:tblGrid>
      <w:tr w:rsidR="005978BE" w:rsidRPr="00B316A8" w14:paraId="0587428F" w14:textId="77777777" w:rsidTr="0004695C">
        <w:trPr>
          <w:trHeight w:val="2602"/>
          <w:jc w:val="center"/>
        </w:trPr>
        <w:tc>
          <w:tcPr>
            <w:tcW w:w="9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0C9B7" w14:textId="77777777" w:rsidR="00545D6E" w:rsidRPr="00B316A8" w:rsidRDefault="00B316A8" w:rsidP="00B316A8">
            <w:pPr>
              <w:tabs>
                <w:tab w:val="left" w:pos="4080"/>
              </w:tabs>
            </w:pPr>
            <w:r>
              <w:t xml:space="preserve">
                1.（1）实质性的融入“交通运输规划与管理”二级学科科研团队，主持参加相关的科研课题并发挥特殊骨干作用。
                <w:br/>
                  （2）积极参与《铁路货运组织与技术》、《铁路货物运输综合设计》、《现代货物运输技术》、《铁路货运技术》、《集装箱运输与多式联运》等本科及研究生课程内容研讨工作。参与《铁路货物运输》教材的编写校对及PPT课件制作。
                <w:br/>
                 （3）首开校选通识课《集装箱运输》，进行课程建设及课件制作。
                <w:br/>
                2.  积极参与“铁路运输”本科专业教学团队的建设，对学生进行专业指导。
                <w:br/>
                3. 指导研究生进行国际会议论文撰写并参加会议。
                <w:br/>
                4.（1）参加本科学生毕业设计的中期检查、评阅论文、答辩等工作等；
                <w:br/>
                   （2）参加研究生预答辩、中期答辩、夏令营面试、预推免生复试工作，研究生论文评阅等。
                <w:br/>
                   （3）参加学院及系所组织的师资补充试讲、人才培养、研究生导师座谈、本科生国家奖学金答辩等各类会议。
                <w:br/>
                   （4)   参加各类监考工作。
              </w:t>
            </w:r>
          </w:p>
        </w:tc>
      </w:tr>
    </w:tbl>
    <w:p w14:paraId="31110998" w14:textId="77777777" w:rsidR="007F5B28" w:rsidRDefault="007F5B28" w:rsidP="00536F28">
      <w:pPr>
        <w:rPr>
          <w:b/>
        </w:rPr>
      </w:pPr>
    </w:p>
    <w:p w14:paraId="75A9D50C" w14:textId="77777777" w:rsidR="0004695C" w:rsidRPr="0004695C" w:rsidRDefault="0004695C" w:rsidP="0004695C">
      <w:r w:rsidRPr="0004695C">
        <w:rPr>
          <w:rFonts w:eastAsia="黑体" w:hint="eastAsia"/>
          <w:bCs/>
          <w:sz w:val="24"/>
        </w:rPr>
        <w:t>七</w:t>
      </w:r>
      <w:r w:rsidRPr="0004695C">
        <w:rPr>
          <w:rFonts w:eastAsia="黑体"/>
          <w:bCs/>
          <w:sz w:val="24"/>
        </w:rPr>
        <w:t>、</w:t>
      </w:r>
      <w:r w:rsidRPr="0004695C">
        <w:rPr>
          <w:rFonts w:eastAsia="黑体"/>
          <w:sz w:val="24"/>
        </w:rPr>
        <w:t>本</w:t>
      </w:r>
      <w:r w:rsidRPr="0004695C">
        <w:rPr>
          <w:rFonts w:eastAsia="黑体" w:hint="eastAsia"/>
          <w:bCs/>
          <w:sz w:val="24"/>
        </w:rPr>
        <w:t>聘期年度考核结果</w:t>
      </w:r>
    </w:p>
    <w:tbl>
      <w:tblPr>
        <w:tblW w:w="94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56"/>
        <w:gridCol w:w="3156"/>
        <w:gridCol w:w="3157"/>
      </w:tblGrid>
      <w:tr w:rsidR="0004695C" w:rsidRPr="0004695C" w14:paraId="4AA09B12" w14:textId="77777777" w:rsidTr="00CA66B7">
        <w:trPr>
          <w:trHeight w:val="525"/>
          <w:jc w:val="center"/>
        </w:trPr>
        <w:tc>
          <w:tcPr>
            <w:tcW w:w="3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5F1C7B" w14:textId="2783E35D" w:rsidR="0004695C" w:rsidRPr="0004695C" w:rsidRDefault="00AE00BD" w:rsidP="00CA66B7">
            <w:pPr>
              <w:tabs>
                <w:tab w:val="left" w:pos="4080"/>
              </w:tabs>
              <w:jc w:val="center"/>
              <w:rPr>
                <w:b/>
              </w:rPr>
            </w:pPr>
            <w:r>
              <w:rPr>
                <w:b/>
              </w:rPr>
              <w:t>20</w:t>
            </w:r>
            <w:r>
              <w:rPr>
                <w:rFonts w:hint="eastAsia"/>
                <w:b/>
              </w:rPr>
              <w:t>2</w:t>
            </w:r>
            <w:r w:rsidR="006E1D15">
              <w:rPr>
                <w:b/>
              </w:rPr>
              <w:t>1</w:t>
            </w:r>
            <w:r w:rsidR="0004695C" w:rsidRPr="0004695C">
              <w:rPr>
                <w:rFonts w:hint="eastAsia"/>
                <w:b/>
              </w:rPr>
              <w:t>年</w:t>
            </w:r>
            <w:r w:rsidR="0004695C" w:rsidRPr="0004695C">
              <w:rPr>
                <w:b/>
              </w:rPr>
              <w:t>度</w:t>
            </w:r>
          </w:p>
        </w:tc>
        <w:tc>
          <w:tcPr>
            <w:tcW w:w="3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D45C8C" w14:textId="2FA354D1" w:rsidR="0004695C" w:rsidRPr="0004695C" w:rsidRDefault="0004695C" w:rsidP="00AE00BD">
            <w:pPr>
              <w:tabs>
                <w:tab w:val="left" w:pos="4080"/>
              </w:tabs>
              <w:jc w:val="center"/>
              <w:rPr>
                <w:b/>
              </w:rPr>
            </w:pPr>
            <w:r w:rsidRPr="0004695C">
              <w:rPr>
                <w:rFonts w:hint="eastAsia"/>
                <w:b/>
              </w:rPr>
              <w:t>20</w:t>
            </w:r>
            <w:r w:rsidR="00E22BA7">
              <w:rPr>
                <w:b/>
              </w:rPr>
              <w:t>2</w:t>
            </w:r>
            <w:r w:rsidR="006E1D15">
              <w:rPr>
                <w:b/>
              </w:rPr>
              <w:t>2</w:t>
            </w:r>
            <w:r w:rsidRPr="0004695C">
              <w:rPr>
                <w:rFonts w:hint="eastAsia"/>
                <w:b/>
              </w:rPr>
              <w:t>年度</w:t>
            </w:r>
          </w:p>
        </w:tc>
        <w:tc>
          <w:tcPr>
            <w:tcW w:w="3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EF33BC" w14:textId="737B3E3E" w:rsidR="0004695C" w:rsidRPr="0004695C" w:rsidRDefault="0004695C" w:rsidP="00AE00BD">
            <w:pPr>
              <w:tabs>
                <w:tab w:val="left" w:pos="4080"/>
              </w:tabs>
              <w:jc w:val="center"/>
            </w:pPr>
            <w:r w:rsidRPr="0004695C">
              <w:rPr>
                <w:rFonts w:hint="eastAsia"/>
                <w:b/>
              </w:rPr>
              <w:t>20</w:t>
            </w:r>
            <w:r w:rsidR="000E00BC">
              <w:rPr>
                <w:b/>
              </w:rPr>
              <w:t>2</w:t>
            </w:r>
            <w:r w:rsidR="006E1D15">
              <w:rPr>
                <w:b/>
              </w:rPr>
              <w:t>3</w:t>
            </w:r>
            <w:r w:rsidRPr="0004695C">
              <w:rPr>
                <w:rFonts w:hint="eastAsia"/>
                <w:b/>
              </w:rPr>
              <w:t>年度</w:t>
            </w:r>
          </w:p>
        </w:tc>
      </w:tr>
      <w:tr w:rsidR="0004695C" w:rsidRPr="0004695C" w14:paraId="3A8D31FA" w14:textId="77777777" w:rsidTr="00CA66B7">
        <w:trPr>
          <w:trHeight w:val="525"/>
          <w:jc w:val="center"/>
        </w:trPr>
        <w:tc>
          <w:tcPr>
            <w:tcW w:w="3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69F156" w14:textId="3EC1844D" w:rsidR="0029786D" w:rsidRPr="00F668F9" w:rsidRDefault="0029786D" w:rsidP="0029786D">
            <w:pPr>
              <w:spacing w:line="240" w:lineRule="exact"/>
              <w:jc w:val="center"/>
            </w:pPr>
            <w:r>
              <w:t xml:space="preserve">合格</w:t>
            </w:r>
          </w:p>
        </w:tc>
        <w:tc>
          <w:tcPr>
            <w:tcW w:w="3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DE9B00" w14:textId="2F4935DA" w:rsidR="0029786D" w:rsidRPr="00F668F9" w:rsidRDefault="0029786D" w:rsidP="0029786D">
            <w:pPr>
              <w:spacing w:line="240" w:lineRule="exact"/>
              <w:jc w:val="center"/>
            </w:pPr>
            <w:r>
              <w:t xml:space="preserve">合格</w:t>
            </w:r>
          </w:p>
        </w:tc>
        <w:tc>
          <w:tcPr>
            <w:tcW w:w="3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BAEF01" w14:textId="28494977" w:rsidR="0029786D" w:rsidRPr="00F668F9" w:rsidRDefault="0029786D" w:rsidP="0029786D">
            <w:pPr>
              <w:spacing w:line="240" w:lineRule="exact"/>
              <w:jc w:val="center"/>
            </w:pPr>
            <w:r>
              <w:t xml:space="preserve">合格</w:t>
            </w:r>
          </w:p>
        </w:tc>
      </w:tr>
    </w:tbl>
    <w:p w14:paraId="55C305D5" w14:textId="77777777" w:rsidR="0004695C" w:rsidRPr="000620DA" w:rsidRDefault="0004695C" w:rsidP="00536F28">
      <w:pPr>
        <w:rPr>
          <w:b/>
        </w:rPr>
      </w:pPr>
    </w:p>
    <w:p w14:paraId="35C39731" w14:textId="77777777" w:rsidR="007F5B28" w:rsidRPr="000620DA" w:rsidRDefault="0029786D" w:rsidP="00536F28">
      <w:pPr>
        <w:rPr>
          <w:b/>
        </w:rPr>
      </w:pPr>
      <w:r>
        <w:rPr>
          <w:rFonts w:hint="eastAsia"/>
          <w:b/>
          <w:sz w:val="24"/>
        </w:rPr>
        <w:t>八</w:t>
      </w:r>
      <w:r w:rsidR="007F5B28" w:rsidRPr="000620DA">
        <w:rPr>
          <w:rFonts w:hint="eastAsia"/>
          <w:b/>
          <w:sz w:val="24"/>
        </w:rPr>
        <w:t>、</w:t>
      </w:r>
      <w:r w:rsidR="007F5B28" w:rsidRPr="000620DA">
        <w:rPr>
          <w:b/>
          <w:sz w:val="24"/>
        </w:rPr>
        <w:t>本人承诺</w:t>
      </w:r>
    </w:p>
    <w:tbl>
      <w:tblPr>
        <w:tblW w:w="94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69"/>
      </w:tblGrid>
      <w:tr w:rsidR="007F5B28" w:rsidRPr="000620DA" w14:paraId="2F9D6A37" w14:textId="77777777" w:rsidTr="004B0F33">
        <w:trPr>
          <w:trHeight w:val="789"/>
          <w:jc w:val="center"/>
        </w:trPr>
        <w:tc>
          <w:tcPr>
            <w:tcW w:w="946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B8C1256" w14:textId="77777777" w:rsidR="007F5B28" w:rsidRPr="000620DA" w:rsidRDefault="007F5B28" w:rsidP="00252103">
            <w:pPr>
              <w:snapToGrid w:val="0"/>
              <w:spacing w:line="360" w:lineRule="auto"/>
              <w:ind w:firstLineChars="200" w:firstLine="420"/>
              <w:rPr>
                <w:bCs/>
                <w:szCs w:val="21"/>
              </w:rPr>
            </w:pPr>
            <w:r w:rsidRPr="000620DA">
              <w:rPr>
                <w:rFonts w:hint="eastAsia"/>
                <w:bCs/>
                <w:szCs w:val="21"/>
              </w:rPr>
              <w:t>上述表中所填内容</w:t>
            </w:r>
            <w:r w:rsidRPr="000620DA">
              <w:rPr>
                <w:bCs/>
                <w:szCs w:val="21"/>
              </w:rPr>
              <w:t>真实准确。</w:t>
            </w:r>
          </w:p>
          <w:p w14:paraId="37A8376C" w14:textId="77777777" w:rsidR="007F5B28" w:rsidRPr="000620DA" w:rsidRDefault="007F5B28" w:rsidP="00252103">
            <w:pPr>
              <w:snapToGrid w:val="0"/>
              <w:spacing w:line="360" w:lineRule="auto"/>
              <w:ind w:firstLineChars="2611" w:firstLine="5483"/>
              <w:rPr>
                <w:bCs/>
                <w:szCs w:val="21"/>
              </w:rPr>
            </w:pPr>
            <w:r w:rsidRPr="000620DA">
              <w:rPr>
                <w:bCs/>
                <w:szCs w:val="21"/>
              </w:rPr>
              <w:t>本人签字：</w:t>
            </w:r>
          </w:p>
          <w:p w14:paraId="4B62FD54" w14:textId="77777777" w:rsidR="007F5B28" w:rsidRPr="000620DA" w:rsidRDefault="007F5B28" w:rsidP="00252103">
            <w:pPr>
              <w:tabs>
                <w:tab w:val="left" w:pos="4080"/>
              </w:tabs>
              <w:snapToGrid w:val="0"/>
              <w:spacing w:line="360" w:lineRule="auto"/>
              <w:ind w:left="6693" w:hangingChars="3187" w:hanging="6693"/>
              <w:jc w:val="right"/>
              <w:rPr>
                <w:szCs w:val="21"/>
              </w:rPr>
            </w:pPr>
            <w:r w:rsidRPr="000620DA">
              <w:rPr>
                <w:bCs/>
                <w:szCs w:val="21"/>
              </w:rPr>
              <w:lastRenderedPageBreak/>
              <w:t>年</w:t>
            </w:r>
            <w:r w:rsidRPr="000620DA">
              <w:rPr>
                <w:bCs/>
                <w:szCs w:val="21"/>
              </w:rPr>
              <w:t xml:space="preserve">   </w:t>
            </w:r>
            <w:r w:rsidRPr="000620DA">
              <w:rPr>
                <w:bCs/>
                <w:szCs w:val="21"/>
              </w:rPr>
              <w:t>月</w:t>
            </w:r>
            <w:r w:rsidRPr="000620DA">
              <w:rPr>
                <w:bCs/>
                <w:szCs w:val="21"/>
              </w:rPr>
              <w:t xml:space="preserve">   </w:t>
            </w:r>
            <w:r w:rsidRPr="000620DA">
              <w:rPr>
                <w:bCs/>
                <w:szCs w:val="21"/>
              </w:rPr>
              <w:t>日</w:t>
            </w:r>
          </w:p>
        </w:tc>
      </w:tr>
    </w:tbl>
    <w:p w14:paraId="45008CA2" w14:textId="77777777" w:rsidR="00EE7B9B" w:rsidRDefault="00DA68BF" w:rsidP="00536F28">
      <w:pPr>
        <w:rPr>
          <w:b/>
        </w:rPr>
      </w:pPr>
      <w:r w:rsidRPr="000620DA">
        <w:rPr>
          <w:rFonts w:hint="eastAsia"/>
          <w:b/>
        </w:rPr>
        <w:lastRenderedPageBreak/>
        <w:t>备注：此表由各二级单位保存</w:t>
      </w:r>
      <w:r w:rsidR="00F60836" w:rsidRPr="000620DA">
        <w:rPr>
          <w:rFonts w:hint="eastAsia"/>
          <w:b/>
        </w:rPr>
        <w:t>。</w:t>
      </w:r>
    </w:p>
    <w:p w14:paraId="411FF5B9" w14:textId="77777777" w:rsidR="00EE7B9B" w:rsidRPr="005F7B8B" w:rsidRDefault="00EE7B9B" w:rsidP="00FA678C">
      <w:pPr>
        <w:jc w:val="center"/>
        <w:rPr>
          <w:b/>
        </w:rPr>
      </w:pPr>
    </w:p>
    <w:sectPr w:rsidR="00EE7B9B" w:rsidRPr="005F7B8B" w:rsidSect="00684138">
      <w:footerReference w:type="even" r:id="rId6"/>
      <w:footerReference w:type="default" r:id="rId7"/>
      <w:pgSz w:w="11906" w:h="16838" w:code="9"/>
      <w:pgMar w:top="1134" w:right="1134" w:bottom="1134" w:left="1418" w:header="851" w:footer="992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FCAA81" w14:textId="77777777" w:rsidR="0061159A" w:rsidRDefault="0061159A">
      <w:r>
        <w:separator/>
      </w:r>
    </w:p>
  </w:endnote>
  <w:endnote w:type="continuationSeparator" w:id="0">
    <w:p w14:paraId="5CE0A2F3" w14:textId="77777777" w:rsidR="0061159A" w:rsidRDefault="006115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C60DF9" w14:textId="77777777" w:rsidR="00575C52" w:rsidRDefault="000B06F3" w:rsidP="00A5300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75C52"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7F12D6A1" w14:textId="77777777" w:rsidR="00575C52" w:rsidRDefault="00575C5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03819" w14:textId="77777777" w:rsidR="00575C52" w:rsidRDefault="000B06F3">
    <w:pPr>
      <w:pStyle w:val="a5"/>
      <w:jc w:val="center"/>
    </w:pPr>
    <w:r>
      <w:fldChar w:fldCharType="begin"/>
    </w:r>
    <w:r w:rsidR="00D82ECC">
      <w:instrText xml:space="preserve"> PAGE   \* MERGEFORMAT </w:instrText>
    </w:r>
    <w:r>
      <w:fldChar w:fldCharType="separate"/>
    </w:r>
    <w:r w:rsidR="00AE00BD" w:rsidRPr="00AE00BD">
      <w:rPr>
        <w:noProof/>
        <w:lang w:val="zh-CN"/>
      </w:rPr>
      <w:t>4</w:t>
    </w:r>
    <w:r>
      <w:rPr>
        <w:noProof/>
        <w:lang w:val="zh-CN"/>
      </w:rPr>
      <w:fldChar w:fldCharType="end"/>
    </w:r>
  </w:p>
  <w:p w14:paraId="4D64F9B0" w14:textId="77777777" w:rsidR="00575C52" w:rsidRDefault="00575C5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EE8E17" w14:textId="77777777" w:rsidR="0061159A" w:rsidRDefault="0061159A">
      <w:r>
        <w:separator/>
      </w:r>
    </w:p>
  </w:footnote>
  <w:footnote w:type="continuationSeparator" w:id="0">
    <w:p w14:paraId="0A2E5E84" w14:textId="77777777" w:rsidR="0061159A" w:rsidRDefault="006115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269C0"/>
    <w:rsid w:val="00000979"/>
    <w:rsid w:val="000038A7"/>
    <w:rsid w:val="000068A9"/>
    <w:rsid w:val="00007162"/>
    <w:rsid w:val="00010214"/>
    <w:rsid w:val="00015F3F"/>
    <w:rsid w:val="00016789"/>
    <w:rsid w:val="00016DE7"/>
    <w:rsid w:val="0001797F"/>
    <w:rsid w:val="0002474A"/>
    <w:rsid w:val="00026B73"/>
    <w:rsid w:val="00030082"/>
    <w:rsid w:val="00031A8B"/>
    <w:rsid w:val="00032B39"/>
    <w:rsid w:val="00033471"/>
    <w:rsid w:val="00034E72"/>
    <w:rsid w:val="00035001"/>
    <w:rsid w:val="0003612A"/>
    <w:rsid w:val="00037EDF"/>
    <w:rsid w:val="0004026F"/>
    <w:rsid w:val="00041DFD"/>
    <w:rsid w:val="00044B83"/>
    <w:rsid w:val="00045C79"/>
    <w:rsid w:val="0004695C"/>
    <w:rsid w:val="00050EF5"/>
    <w:rsid w:val="00053DAE"/>
    <w:rsid w:val="000548E9"/>
    <w:rsid w:val="0006049F"/>
    <w:rsid w:val="00060ED2"/>
    <w:rsid w:val="000620DA"/>
    <w:rsid w:val="000639A0"/>
    <w:rsid w:val="000714D1"/>
    <w:rsid w:val="0007275D"/>
    <w:rsid w:val="00082EF1"/>
    <w:rsid w:val="00086794"/>
    <w:rsid w:val="00090598"/>
    <w:rsid w:val="00091EC6"/>
    <w:rsid w:val="0009757F"/>
    <w:rsid w:val="000A1190"/>
    <w:rsid w:val="000A4096"/>
    <w:rsid w:val="000A4B2E"/>
    <w:rsid w:val="000B05B5"/>
    <w:rsid w:val="000B06F3"/>
    <w:rsid w:val="000B4E20"/>
    <w:rsid w:val="000C51D2"/>
    <w:rsid w:val="000D03E9"/>
    <w:rsid w:val="000E00BC"/>
    <w:rsid w:val="000E2CAB"/>
    <w:rsid w:val="000E7396"/>
    <w:rsid w:val="000F5D1B"/>
    <w:rsid w:val="000F71B4"/>
    <w:rsid w:val="00101291"/>
    <w:rsid w:val="00103762"/>
    <w:rsid w:val="00104161"/>
    <w:rsid w:val="00104C39"/>
    <w:rsid w:val="00107D73"/>
    <w:rsid w:val="00111DF1"/>
    <w:rsid w:val="00111EDF"/>
    <w:rsid w:val="0011250D"/>
    <w:rsid w:val="00116629"/>
    <w:rsid w:val="00117A77"/>
    <w:rsid w:val="00120F4A"/>
    <w:rsid w:val="00121FA2"/>
    <w:rsid w:val="00125C2D"/>
    <w:rsid w:val="001333EB"/>
    <w:rsid w:val="0014364A"/>
    <w:rsid w:val="00144BA7"/>
    <w:rsid w:val="00146FA1"/>
    <w:rsid w:val="00152991"/>
    <w:rsid w:val="00157959"/>
    <w:rsid w:val="0016028F"/>
    <w:rsid w:val="00162B96"/>
    <w:rsid w:val="00166BDE"/>
    <w:rsid w:val="001725CC"/>
    <w:rsid w:val="0018201D"/>
    <w:rsid w:val="00187E04"/>
    <w:rsid w:val="001900A5"/>
    <w:rsid w:val="00192AB1"/>
    <w:rsid w:val="00193373"/>
    <w:rsid w:val="001938B3"/>
    <w:rsid w:val="001970E8"/>
    <w:rsid w:val="001A1170"/>
    <w:rsid w:val="001A2230"/>
    <w:rsid w:val="001A2831"/>
    <w:rsid w:val="001A3CC9"/>
    <w:rsid w:val="001A4F28"/>
    <w:rsid w:val="001A502B"/>
    <w:rsid w:val="001B0927"/>
    <w:rsid w:val="001B11A8"/>
    <w:rsid w:val="001B573F"/>
    <w:rsid w:val="001B7C94"/>
    <w:rsid w:val="001C749C"/>
    <w:rsid w:val="001D1540"/>
    <w:rsid w:val="001D2110"/>
    <w:rsid w:val="001D322D"/>
    <w:rsid w:val="001D4AA6"/>
    <w:rsid w:val="001D638C"/>
    <w:rsid w:val="001D6FB4"/>
    <w:rsid w:val="001E0294"/>
    <w:rsid w:val="001E1865"/>
    <w:rsid w:val="001E2DE2"/>
    <w:rsid w:val="001E7364"/>
    <w:rsid w:val="001E7D46"/>
    <w:rsid w:val="001F5F30"/>
    <w:rsid w:val="001F62D2"/>
    <w:rsid w:val="00200C06"/>
    <w:rsid w:val="00203B4A"/>
    <w:rsid w:val="002068E2"/>
    <w:rsid w:val="00210240"/>
    <w:rsid w:val="002151A0"/>
    <w:rsid w:val="00222BCD"/>
    <w:rsid w:val="002267B3"/>
    <w:rsid w:val="002269C0"/>
    <w:rsid w:val="00233644"/>
    <w:rsid w:val="0024296E"/>
    <w:rsid w:val="002437F8"/>
    <w:rsid w:val="00252103"/>
    <w:rsid w:val="00256446"/>
    <w:rsid w:val="002565DE"/>
    <w:rsid w:val="00257FE0"/>
    <w:rsid w:val="00260BD3"/>
    <w:rsid w:val="00262F17"/>
    <w:rsid w:val="00263AED"/>
    <w:rsid w:val="002666EE"/>
    <w:rsid w:val="0027060E"/>
    <w:rsid w:val="00271C73"/>
    <w:rsid w:val="002853F1"/>
    <w:rsid w:val="0029786D"/>
    <w:rsid w:val="002A6E5C"/>
    <w:rsid w:val="002B702F"/>
    <w:rsid w:val="002C1DA2"/>
    <w:rsid w:val="002C294B"/>
    <w:rsid w:val="002C2C6F"/>
    <w:rsid w:val="002C5C99"/>
    <w:rsid w:val="002C7385"/>
    <w:rsid w:val="002D026C"/>
    <w:rsid w:val="002D2A3F"/>
    <w:rsid w:val="002D5C31"/>
    <w:rsid w:val="002E0ABA"/>
    <w:rsid w:val="002E2164"/>
    <w:rsid w:val="002E456A"/>
    <w:rsid w:val="002E5E66"/>
    <w:rsid w:val="002F0426"/>
    <w:rsid w:val="002F6FCF"/>
    <w:rsid w:val="00314606"/>
    <w:rsid w:val="00316017"/>
    <w:rsid w:val="00316712"/>
    <w:rsid w:val="00321084"/>
    <w:rsid w:val="00326491"/>
    <w:rsid w:val="00327EDC"/>
    <w:rsid w:val="003345E5"/>
    <w:rsid w:val="00334DC5"/>
    <w:rsid w:val="0033543C"/>
    <w:rsid w:val="003406C0"/>
    <w:rsid w:val="0034546A"/>
    <w:rsid w:val="003607F3"/>
    <w:rsid w:val="00362551"/>
    <w:rsid w:val="0036377C"/>
    <w:rsid w:val="00382D1F"/>
    <w:rsid w:val="00383C8A"/>
    <w:rsid w:val="0038702A"/>
    <w:rsid w:val="00391760"/>
    <w:rsid w:val="00391E56"/>
    <w:rsid w:val="003921DE"/>
    <w:rsid w:val="0039257F"/>
    <w:rsid w:val="00392CBB"/>
    <w:rsid w:val="00393524"/>
    <w:rsid w:val="00395377"/>
    <w:rsid w:val="003A220D"/>
    <w:rsid w:val="003A34AB"/>
    <w:rsid w:val="003A351F"/>
    <w:rsid w:val="003A3B32"/>
    <w:rsid w:val="003A4D93"/>
    <w:rsid w:val="003A5964"/>
    <w:rsid w:val="003B5882"/>
    <w:rsid w:val="003B6AA6"/>
    <w:rsid w:val="003C165B"/>
    <w:rsid w:val="003C272C"/>
    <w:rsid w:val="003D2BD0"/>
    <w:rsid w:val="003D406B"/>
    <w:rsid w:val="003D469E"/>
    <w:rsid w:val="003D59E1"/>
    <w:rsid w:val="003E4CF6"/>
    <w:rsid w:val="003E4E50"/>
    <w:rsid w:val="003E614E"/>
    <w:rsid w:val="003E793B"/>
    <w:rsid w:val="003E7BBD"/>
    <w:rsid w:val="003F38E4"/>
    <w:rsid w:val="00402245"/>
    <w:rsid w:val="00404CD2"/>
    <w:rsid w:val="004117A5"/>
    <w:rsid w:val="00411D85"/>
    <w:rsid w:val="004242B1"/>
    <w:rsid w:val="0043208C"/>
    <w:rsid w:val="004331FB"/>
    <w:rsid w:val="004348FF"/>
    <w:rsid w:val="004354F3"/>
    <w:rsid w:val="00441D11"/>
    <w:rsid w:val="00447D89"/>
    <w:rsid w:val="004640E9"/>
    <w:rsid w:val="0046607D"/>
    <w:rsid w:val="00466AD5"/>
    <w:rsid w:val="004672AB"/>
    <w:rsid w:val="00470428"/>
    <w:rsid w:val="00472426"/>
    <w:rsid w:val="004827E1"/>
    <w:rsid w:val="0048625E"/>
    <w:rsid w:val="004873F6"/>
    <w:rsid w:val="00487A82"/>
    <w:rsid w:val="00492807"/>
    <w:rsid w:val="004940CB"/>
    <w:rsid w:val="00494B63"/>
    <w:rsid w:val="00494E86"/>
    <w:rsid w:val="00494F8E"/>
    <w:rsid w:val="00496B0D"/>
    <w:rsid w:val="004A363B"/>
    <w:rsid w:val="004A48C9"/>
    <w:rsid w:val="004A6CF4"/>
    <w:rsid w:val="004B0F33"/>
    <w:rsid w:val="004B45C2"/>
    <w:rsid w:val="004C172C"/>
    <w:rsid w:val="004C4278"/>
    <w:rsid w:val="004D35E5"/>
    <w:rsid w:val="004D7836"/>
    <w:rsid w:val="004E21BE"/>
    <w:rsid w:val="004E4857"/>
    <w:rsid w:val="004E69D8"/>
    <w:rsid w:val="004F2755"/>
    <w:rsid w:val="004F2E5A"/>
    <w:rsid w:val="004F4417"/>
    <w:rsid w:val="004F5B9C"/>
    <w:rsid w:val="0050137F"/>
    <w:rsid w:val="005022CA"/>
    <w:rsid w:val="0051138E"/>
    <w:rsid w:val="005113AA"/>
    <w:rsid w:val="005225D6"/>
    <w:rsid w:val="00522A7B"/>
    <w:rsid w:val="00526E3D"/>
    <w:rsid w:val="00536F28"/>
    <w:rsid w:val="0053732F"/>
    <w:rsid w:val="00537954"/>
    <w:rsid w:val="00540F6D"/>
    <w:rsid w:val="00545D6E"/>
    <w:rsid w:val="00546A7C"/>
    <w:rsid w:val="005525AC"/>
    <w:rsid w:val="00566815"/>
    <w:rsid w:val="005668C8"/>
    <w:rsid w:val="00575C52"/>
    <w:rsid w:val="00580334"/>
    <w:rsid w:val="00582AB6"/>
    <w:rsid w:val="0058598A"/>
    <w:rsid w:val="0058774F"/>
    <w:rsid w:val="00587CAB"/>
    <w:rsid w:val="005908FD"/>
    <w:rsid w:val="0059214B"/>
    <w:rsid w:val="005951B9"/>
    <w:rsid w:val="005978BE"/>
    <w:rsid w:val="005A0F30"/>
    <w:rsid w:val="005A649C"/>
    <w:rsid w:val="005A6FCF"/>
    <w:rsid w:val="005A79D9"/>
    <w:rsid w:val="005B671F"/>
    <w:rsid w:val="005C0795"/>
    <w:rsid w:val="005C3EB6"/>
    <w:rsid w:val="005D122A"/>
    <w:rsid w:val="005D2913"/>
    <w:rsid w:val="005D53C5"/>
    <w:rsid w:val="005E06EB"/>
    <w:rsid w:val="005E0BE7"/>
    <w:rsid w:val="005E2C55"/>
    <w:rsid w:val="005E607D"/>
    <w:rsid w:val="005E6DBF"/>
    <w:rsid w:val="005E7220"/>
    <w:rsid w:val="005F1F8D"/>
    <w:rsid w:val="005F2C87"/>
    <w:rsid w:val="005F3D52"/>
    <w:rsid w:val="005F489D"/>
    <w:rsid w:val="005F4ADF"/>
    <w:rsid w:val="005F7B8B"/>
    <w:rsid w:val="00602220"/>
    <w:rsid w:val="0061159A"/>
    <w:rsid w:val="006301EE"/>
    <w:rsid w:val="006311AA"/>
    <w:rsid w:val="00635411"/>
    <w:rsid w:val="00637294"/>
    <w:rsid w:val="00642577"/>
    <w:rsid w:val="00644A8E"/>
    <w:rsid w:val="00646A6B"/>
    <w:rsid w:val="00653D3E"/>
    <w:rsid w:val="0066158F"/>
    <w:rsid w:val="00662493"/>
    <w:rsid w:val="00666344"/>
    <w:rsid w:val="006833A6"/>
    <w:rsid w:val="00684138"/>
    <w:rsid w:val="006866CC"/>
    <w:rsid w:val="0069114E"/>
    <w:rsid w:val="00693C00"/>
    <w:rsid w:val="00697825"/>
    <w:rsid w:val="006A1025"/>
    <w:rsid w:val="006A2F7D"/>
    <w:rsid w:val="006A4613"/>
    <w:rsid w:val="006B1B0B"/>
    <w:rsid w:val="006B2930"/>
    <w:rsid w:val="006B60AD"/>
    <w:rsid w:val="006C2322"/>
    <w:rsid w:val="006C6239"/>
    <w:rsid w:val="006C6F5E"/>
    <w:rsid w:val="006D6DA7"/>
    <w:rsid w:val="006D739F"/>
    <w:rsid w:val="006E1D15"/>
    <w:rsid w:val="006E23ED"/>
    <w:rsid w:val="006E3271"/>
    <w:rsid w:val="006E3F4D"/>
    <w:rsid w:val="006E583B"/>
    <w:rsid w:val="006F2869"/>
    <w:rsid w:val="006F3C02"/>
    <w:rsid w:val="006F42C7"/>
    <w:rsid w:val="006F5321"/>
    <w:rsid w:val="006F6779"/>
    <w:rsid w:val="006F6F17"/>
    <w:rsid w:val="00700878"/>
    <w:rsid w:val="007037C1"/>
    <w:rsid w:val="0070517D"/>
    <w:rsid w:val="00706701"/>
    <w:rsid w:val="00714DE8"/>
    <w:rsid w:val="00717553"/>
    <w:rsid w:val="00721225"/>
    <w:rsid w:val="00721F31"/>
    <w:rsid w:val="007231BB"/>
    <w:rsid w:val="00725B31"/>
    <w:rsid w:val="00727F71"/>
    <w:rsid w:val="00731B3B"/>
    <w:rsid w:val="00733B52"/>
    <w:rsid w:val="007423DA"/>
    <w:rsid w:val="007525EE"/>
    <w:rsid w:val="00752911"/>
    <w:rsid w:val="00754CD0"/>
    <w:rsid w:val="00762EF7"/>
    <w:rsid w:val="00763F1C"/>
    <w:rsid w:val="0076466B"/>
    <w:rsid w:val="00765CB7"/>
    <w:rsid w:val="007710CC"/>
    <w:rsid w:val="00771D03"/>
    <w:rsid w:val="00771D4A"/>
    <w:rsid w:val="00786357"/>
    <w:rsid w:val="007905F8"/>
    <w:rsid w:val="007907CD"/>
    <w:rsid w:val="007A128C"/>
    <w:rsid w:val="007A2A78"/>
    <w:rsid w:val="007A2F26"/>
    <w:rsid w:val="007A344F"/>
    <w:rsid w:val="007A3FC7"/>
    <w:rsid w:val="007A52CD"/>
    <w:rsid w:val="007A5BF0"/>
    <w:rsid w:val="007A6227"/>
    <w:rsid w:val="007B215B"/>
    <w:rsid w:val="007B36AE"/>
    <w:rsid w:val="007B44AB"/>
    <w:rsid w:val="007C32D7"/>
    <w:rsid w:val="007C3384"/>
    <w:rsid w:val="007C3E46"/>
    <w:rsid w:val="007C7631"/>
    <w:rsid w:val="007D3EB0"/>
    <w:rsid w:val="007D628C"/>
    <w:rsid w:val="007E1A25"/>
    <w:rsid w:val="007F3AF2"/>
    <w:rsid w:val="007F564B"/>
    <w:rsid w:val="007F5B28"/>
    <w:rsid w:val="00802320"/>
    <w:rsid w:val="0080454C"/>
    <w:rsid w:val="008050D2"/>
    <w:rsid w:val="00806183"/>
    <w:rsid w:val="0080636B"/>
    <w:rsid w:val="00807085"/>
    <w:rsid w:val="0081105F"/>
    <w:rsid w:val="00821FA8"/>
    <w:rsid w:val="00825B16"/>
    <w:rsid w:val="0082780D"/>
    <w:rsid w:val="00830A46"/>
    <w:rsid w:val="008345AE"/>
    <w:rsid w:val="00857C87"/>
    <w:rsid w:val="00863F59"/>
    <w:rsid w:val="008655B9"/>
    <w:rsid w:val="00870168"/>
    <w:rsid w:val="008707FE"/>
    <w:rsid w:val="00872C0B"/>
    <w:rsid w:val="00873BBB"/>
    <w:rsid w:val="00877C38"/>
    <w:rsid w:val="00880859"/>
    <w:rsid w:val="00881A42"/>
    <w:rsid w:val="00882553"/>
    <w:rsid w:val="00883275"/>
    <w:rsid w:val="00886BBA"/>
    <w:rsid w:val="00891D20"/>
    <w:rsid w:val="00891EB1"/>
    <w:rsid w:val="00896B63"/>
    <w:rsid w:val="00896BCF"/>
    <w:rsid w:val="00896CF2"/>
    <w:rsid w:val="008A52DA"/>
    <w:rsid w:val="008A717A"/>
    <w:rsid w:val="008B263F"/>
    <w:rsid w:val="008B2D09"/>
    <w:rsid w:val="008C4C17"/>
    <w:rsid w:val="008D143F"/>
    <w:rsid w:val="008D57EC"/>
    <w:rsid w:val="008D75C4"/>
    <w:rsid w:val="008E124E"/>
    <w:rsid w:val="008E15A2"/>
    <w:rsid w:val="008E325D"/>
    <w:rsid w:val="008E5DA2"/>
    <w:rsid w:val="008F0B00"/>
    <w:rsid w:val="008F2424"/>
    <w:rsid w:val="008F57E0"/>
    <w:rsid w:val="009018DC"/>
    <w:rsid w:val="0091125A"/>
    <w:rsid w:val="009119D2"/>
    <w:rsid w:val="00917F63"/>
    <w:rsid w:val="00923393"/>
    <w:rsid w:val="00923BA0"/>
    <w:rsid w:val="00927C4C"/>
    <w:rsid w:val="00927CF3"/>
    <w:rsid w:val="009369EE"/>
    <w:rsid w:val="009438C2"/>
    <w:rsid w:val="00943C6C"/>
    <w:rsid w:val="0094662D"/>
    <w:rsid w:val="00953FA0"/>
    <w:rsid w:val="009555FD"/>
    <w:rsid w:val="009558A6"/>
    <w:rsid w:val="00957150"/>
    <w:rsid w:val="00961DAA"/>
    <w:rsid w:val="009650CB"/>
    <w:rsid w:val="00973083"/>
    <w:rsid w:val="0098224A"/>
    <w:rsid w:val="0098541D"/>
    <w:rsid w:val="00990960"/>
    <w:rsid w:val="0099554B"/>
    <w:rsid w:val="009A392A"/>
    <w:rsid w:val="009A598A"/>
    <w:rsid w:val="009B035C"/>
    <w:rsid w:val="009B5AAB"/>
    <w:rsid w:val="009B5C7E"/>
    <w:rsid w:val="009B61EA"/>
    <w:rsid w:val="009B6CA5"/>
    <w:rsid w:val="009C08A6"/>
    <w:rsid w:val="009C4E03"/>
    <w:rsid w:val="009D0D51"/>
    <w:rsid w:val="009D2DEC"/>
    <w:rsid w:val="009D331E"/>
    <w:rsid w:val="009D6B46"/>
    <w:rsid w:val="009E0814"/>
    <w:rsid w:val="009E1033"/>
    <w:rsid w:val="009E4779"/>
    <w:rsid w:val="009E4DDC"/>
    <w:rsid w:val="009F04DA"/>
    <w:rsid w:val="009F1766"/>
    <w:rsid w:val="009F58FC"/>
    <w:rsid w:val="009F797C"/>
    <w:rsid w:val="00A01811"/>
    <w:rsid w:val="00A03942"/>
    <w:rsid w:val="00A0775A"/>
    <w:rsid w:val="00A07A9B"/>
    <w:rsid w:val="00A135FF"/>
    <w:rsid w:val="00A15AD5"/>
    <w:rsid w:val="00A25559"/>
    <w:rsid w:val="00A26A6D"/>
    <w:rsid w:val="00A27396"/>
    <w:rsid w:val="00A32281"/>
    <w:rsid w:val="00A34521"/>
    <w:rsid w:val="00A34D97"/>
    <w:rsid w:val="00A37C15"/>
    <w:rsid w:val="00A422CD"/>
    <w:rsid w:val="00A4461D"/>
    <w:rsid w:val="00A46736"/>
    <w:rsid w:val="00A479D2"/>
    <w:rsid w:val="00A53005"/>
    <w:rsid w:val="00A5310B"/>
    <w:rsid w:val="00A53FE0"/>
    <w:rsid w:val="00A54C07"/>
    <w:rsid w:val="00A60B59"/>
    <w:rsid w:val="00A659F7"/>
    <w:rsid w:val="00A677AB"/>
    <w:rsid w:val="00A7255C"/>
    <w:rsid w:val="00A732E0"/>
    <w:rsid w:val="00A73EE7"/>
    <w:rsid w:val="00A756EC"/>
    <w:rsid w:val="00A75BDC"/>
    <w:rsid w:val="00A80411"/>
    <w:rsid w:val="00A871FE"/>
    <w:rsid w:val="00A9357B"/>
    <w:rsid w:val="00A945A8"/>
    <w:rsid w:val="00AA44D9"/>
    <w:rsid w:val="00AA4709"/>
    <w:rsid w:val="00AA493E"/>
    <w:rsid w:val="00AA6D5A"/>
    <w:rsid w:val="00AA6F06"/>
    <w:rsid w:val="00AB1709"/>
    <w:rsid w:val="00AB1A44"/>
    <w:rsid w:val="00AB5727"/>
    <w:rsid w:val="00AB74E9"/>
    <w:rsid w:val="00AC0084"/>
    <w:rsid w:val="00AC31AF"/>
    <w:rsid w:val="00AC3DA0"/>
    <w:rsid w:val="00AC4422"/>
    <w:rsid w:val="00AC4B49"/>
    <w:rsid w:val="00AC5D96"/>
    <w:rsid w:val="00AC67B2"/>
    <w:rsid w:val="00AC7146"/>
    <w:rsid w:val="00AE00BD"/>
    <w:rsid w:val="00AE4EA5"/>
    <w:rsid w:val="00AE5D29"/>
    <w:rsid w:val="00AF4D30"/>
    <w:rsid w:val="00B0357E"/>
    <w:rsid w:val="00B11997"/>
    <w:rsid w:val="00B2103A"/>
    <w:rsid w:val="00B21481"/>
    <w:rsid w:val="00B24BF3"/>
    <w:rsid w:val="00B316A8"/>
    <w:rsid w:val="00B40A1A"/>
    <w:rsid w:val="00B4240C"/>
    <w:rsid w:val="00B42923"/>
    <w:rsid w:val="00B43568"/>
    <w:rsid w:val="00B44D66"/>
    <w:rsid w:val="00B47D1A"/>
    <w:rsid w:val="00B501EF"/>
    <w:rsid w:val="00B513D0"/>
    <w:rsid w:val="00B5291A"/>
    <w:rsid w:val="00B56130"/>
    <w:rsid w:val="00B66650"/>
    <w:rsid w:val="00B67F47"/>
    <w:rsid w:val="00B73D35"/>
    <w:rsid w:val="00B811E2"/>
    <w:rsid w:val="00B86337"/>
    <w:rsid w:val="00B87C16"/>
    <w:rsid w:val="00B90D9F"/>
    <w:rsid w:val="00B91EF6"/>
    <w:rsid w:val="00B92100"/>
    <w:rsid w:val="00B93DD6"/>
    <w:rsid w:val="00B97E40"/>
    <w:rsid w:val="00BA44F8"/>
    <w:rsid w:val="00BA643F"/>
    <w:rsid w:val="00BB032F"/>
    <w:rsid w:val="00BB3A9D"/>
    <w:rsid w:val="00BB7961"/>
    <w:rsid w:val="00BC6888"/>
    <w:rsid w:val="00BC7D27"/>
    <w:rsid w:val="00BD0560"/>
    <w:rsid w:val="00BD1317"/>
    <w:rsid w:val="00BD1FDF"/>
    <w:rsid w:val="00BE2193"/>
    <w:rsid w:val="00BF0829"/>
    <w:rsid w:val="00C0015D"/>
    <w:rsid w:val="00C00A34"/>
    <w:rsid w:val="00C00C72"/>
    <w:rsid w:val="00C062E6"/>
    <w:rsid w:val="00C167B2"/>
    <w:rsid w:val="00C2278C"/>
    <w:rsid w:val="00C302BF"/>
    <w:rsid w:val="00C42736"/>
    <w:rsid w:val="00C458ED"/>
    <w:rsid w:val="00C558ED"/>
    <w:rsid w:val="00C5703E"/>
    <w:rsid w:val="00C60922"/>
    <w:rsid w:val="00C62A3B"/>
    <w:rsid w:val="00C63D20"/>
    <w:rsid w:val="00C64425"/>
    <w:rsid w:val="00C73085"/>
    <w:rsid w:val="00C81C18"/>
    <w:rsid w:val="00C82DF9"/>
    <w:rsid w:val="00C91E75"/>
    <w:rsid w:val="00C9606B"/>
    <w:rsid w:val="00C97F70"/>
    <w:rsid w:val="00CA204C"/>
    <w:rsid w:val="00CA39C0"/>
    <w:rsid w:val="00CB02B7"/>
    <w:rsid w:val="00CB4F06"/>
    <w:rsid w:val="00CC5621"/>
    <w:rsid w:val="00CC65D0"/>
    <w:rsid w:val="00CD0329"/>
    <w:rsid w:val="00CD0391"/>
    <w:rsid w:val="00CD1AD7"/>
    <w:rsid w:val="00CD457F"/>
    <w:rsid w:val="00CF07FA"/>
    <w:rsid w:val="00CF3E07"/>
    <w:rsid w:val="00D00252"/>
    <w:rsid w:val="00D02BF1"/>
    <w:rsid w:val="00D108A2"/>
    <w:rsid w:val="00D12A4A"/>
    <w:rsid w:val="00D139AC"/>
    <w:rsid w:val="00D143FB"/>
    <w:rsid w:val="00D16800"/>
    <w:rsid w:val="00D17A40"/>
    <w:rsid w:val="00D24DED"/>
    <w:rsid w:val="00D27812"/>
    <w:rsid w:val="00D27F0A"/>
    <w:rsid w:val="00D318B0"/>
    <w:rsid w:val="00D333F6"/>
    <w:rsid w:val="00D36D76"/>
    <w:rsid w:val="00D40B09"/>
    <w:rsid w:val="00D44D21"/>
    <w:rsid w:val="00D4501B"/>
    <w:rsid w:val="00D47618"/>
    <w:rsid w:val="00D476D1"/>
    <w:rsid w:val="00D50BF5"/>
    <w:rsid w:val="00D517E3"/>
    <w:rsid w:val="00D51859"/>
    <w:rsid w:val="00D52961"/>
    <w:rsid w:val="00D53C73"/>
    <w:rsid w:val="00D54234"/>
    <w:rsid w:val="00D61FFA"/>
    <w:rsid w:val="00D6257D"/>
    <w:rsid w:val="00D648A8"/>
    <w:rsid w:val="00D66B0B"/>
    <w:rsid w:val="00D67D0D"/>
    <w:rsid w:val="00D707BB"/>
    <w:rsid w:val="00D70934"/>
    <w:rsid w:val="00D715E1"/>
    <w:rsid w:val="00D75E3D"/>
    <w:rsid w:val="00D76353"/>
    <w:rsid w:val="00D77039"/>
    <w:rsid w:val="00D82ECC"/>
    <w:rsid w:val="00D84573"/>
    <w:rsid w:val="00D85C2C"/>
    <w:rsid w:val="00D8782E"/>
    <w:rsid w:val="00D9047D"/>
    <w:rsid w:val="00D91A08"/>
    <w:rsid w:val="00D96A91"/>
    <w:rsid w:val="00DA0546"/>
    <w:rsid w:val="00DA68BF"/>
    <w:rsid w:val="00DB0887"/>
    <w:rsid w:val="00DB0EC7"/>
    <w:rsid w:val="00DB1B36"/>
    <w:rsid w:val="00DB29F9"/>
    <w:rsid w:val="00DB3CD0"/>
    <w:rsid w:val="00DB5450"/>
    <w:rsid w:val="00DC13A9"/>
    <w:rsid w:val="00DC31B4"/>
    <w:rsid w:val="00DC3AE6"/>
    <w:rsid w:val="00DE044A"/>
    <w:rsid w:val="00DE0856"/>
    <w:rsid w:val="00DE1AB6"/>
    <w:rsid w:val="00DF0254"/>
    <w:rsid w:val="00DF32EB"/>
    <w:rsid w:val="00DF3825"/>
    <w:rsid w:val="00DF3EC2"/>
    <w:rsid w:val="00E051E9"/>
    <w:rsid w:val="00E0607B"/>
    <w:rsid w:val="00E060AD"/>
    <w:rsid w:val="00E06D4C"/>
    <w:rsid w:val="00E07636"/>
    <w:rsid w:val="00E1295D"/>
    <w:rsid w:val="00E14193"/>
    <w:rsid w:val="00E21925"/>
    <w:rsid w:val="00E22BA7"/>
    <w:rsid w:val="00E24881"/>
    <w:rsid w:val="00E26965"/>
    <w:rsid w:val="00E278A5"/>
    <w:rsid w:val="00E3082E"/>
    <w:rsid w:val="00E34955"/>
    <w:rsid w:val="00E3694C"/>
    <w:rsid w:val="00E36C44"/>
    <w:rsid w:val="00E4081E"/>
    <w:rsid w:val="00E4146B"/>
    <w:rsid w:val="00E51389"/>
    <w:rsid w:val="00E52454"/>
    <w:rsid w:val="00E52E22"/>
    <w:rsid w:val="00E56396"/>
    <w:rsid w:val="00E61C8F"/>
    <w:rsid w:val="00E61D69"/>
    <w:rsid w:val="00E64D11"/>
    <w:rsid w:val="00E654EA"/>
    <w:rsid w:val="00E67DCA"/>
    <w:rsid w:val="00E71635"/>
    <w:rsid w:val="00E76FEC"/>
    <w:rsid w:val="00E80A3E"/>
    <w:rsid w:val="00E8252B"/>
    <w:rsid w:val="00E84658"/>
    <w:rsid w:val="00E904AC"/>
    <w:rsid w:val="00E934A0"/>
    <w:rsid w:val="00E97317"/>
    <w:rsid w:val="00EA77A5"/>
    <w:rsid w:val="00EB1D14"/>
    <w:rsid w:val="00EB338D"/>
    <w:rsid w:val="00EB6278"/>
    <w:rsid w:val="00EB6BF7"/>
    <w:rsid w:val="00EB6F59"/>
    <w:rsid w:val="00EC084B"/>
    <w:rsid w:val="00EC7451"/>
    <w:rsid w:val="00ED6B4E"/>
    <w:rsid w:val="00EE43C4"/>
    <w:rsid w:val="00EE5470"/>
    <w:rsid w:val="00EE7B9B"/>
    <w:rsid w:val="00EF1DB7"/>
    <w:rsid w:val="00EF7A07"/>
    <w:rsid w:val="00F06A3D"/>
    <w:rsid w:val="00F1147A"/>
    <w:rsid w:val="00F122E4"/>
    <w:rsid w:val="00F14059"/>
    <w:rsid w:val="00F16BB8"/>
    <w:rsid w:val="00F17C5E"/>
    <w:rsid w:val="00F214B7"/>
    <w:rsid w:val="00F22F04"/>
    <w:rsid w:val="00F258FE"/>
    <w:rsid w:val="00F266A1"/>
    <w:rsid w:val="00F30047"/>
    <w:rsid w:val="00F3010B"/>
    <w:rsid w:val="00F30AF4"/>
    <w:rsid w:val="00F34CA7"/>
    <w:rsid w:val="00F40A40"/>
    <w:rsid w:val="00F414C0"/>
    <w:rsid w:val="00F51206"/>
    <w:rsid w:val="00F53304"/>
    <w:rsid w:val="00F533B9"/>
    <w:rsid w:val="00F573F5"/>
    <w:rsid w:val="00F60836"/>
    <w:rsid w:val="00F61ECD"/>
    <w:rsid w:val="00F654AA"/>
    <w:rsid w:val="00F661A1"/>
    <w:rsid w:val="00F73C41"/>
    <w:rsid w:val="00F73EDA"/>
    <w:rsid w:val="00F74420"/>
    <w:rsid w:val="00F91A75"/>
    <w:rsid w:val="00F92483"/>
    <w:rsid w:val="00F9698A"/>
    <w:rsid w:val="00F96C12"/>
    <w:rsid w:val="00FA66C5"/>
    <w:rsid w:val="00FA678C"/>
    <w:rsid w:val="00FC3861"/>
    <w:rsid w:val="00FC3BAB"/>
    <w:rsid w:val="00FC4014"/>
    <w:rsid w:val="00FD1424"/>
    <w:rsid w:val="00FD594E"/>
    <w:rsid w:val="00FE0424"/>
    <w:rsid w:val="00FE314D"/>
    <w:rsid w:val="00FE6204"/>
    <w:rsid w:val="00FE64E0"/>
    <w:rsid w:val="00FF4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AE618B"/>
  <w15:docId w15:val="{3232BF81-2219-4816-BD15-50E0E9BD0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10214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5A0F3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5A0F30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A0F3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4242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link w:val="a6"/>
    <w:uiPriority w:val="99"/>
    <w:rsid w:val="004242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7">
    <w:name w:val="page number"/>
    <w:basedOn w:val="a0"/>
    <w:rsid w:val="004242B1"/>
  </w:style>
  <w:style w:type="paragraph" w:styleId="a8">
    <w:name w:val="Balloon Text"/>
    <w:basedOn w:val="a"/>
    <w:semiHidden/>
    <w:rsid w:val="002D026C"/>
    <w:rPr>
      <w:sz w:val="18"/>
      <w:szCs w:val="18"/>
    </w:rPr>
  </w:style>
  <w:style w:type="paragraph" w:customStyle="1" w:styleId="Char">
    <w:name w:val="Char"/>
    <w:basedOn w:val="a"/>
    <w:rsid w:val="00526E3D"/>
    <w:pPr>
      <w:widowControl/>
      <w:spacing w:after="160" w:line="240" w:lineRule="exact"/>
      <w:jc w:val="left"/>
    </w:pPr>
    <w:rPr>
      <w:szCs w:val="20"/>
    </w:rPr>
  </w:style>
  <w:style w:type="character" w:customStyle="1" w:styleId="a6">
    <w:name w:val="页脚 字符"/>
    <w:link w:val="a5"/>
    <w:uiPriority w:val="99"/>
    <w:rsid w:val="00D139A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F:\&#20154;&#20107;&#32844;&#31216;&#30003;&#25253;\&#20154;&#20107;&#30003;&#25253;&#31649;&#29702;&#31471;\postDeclareAdmin\bin\noUse\allViewB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allViewB</Template>
  <TotalTime>81</TotalTime>
  <Pages>5</Pages>
  <Words>573</Words>
  <Characters>3272</Characters>
  <Application>Microsoft Office Word</Application>
  <DocSecurity>0</DocSecurity>
  <Lines>27</Lines>
  <Paragraphs>7</Paragraphs>
  <ScaleCrop>false</ScaleCrop>
  <Company>MC SYSTEM</Company>
  <LinksUpToDate>false</LinksUpToDate>
  <CharactersWithSpaces>3838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处职领导干部年度考核网上民主测评表</dc:title>
  <dc:creator>besthua</dc:creator>
  <cp:lastModifiedBy>jerry fan</cp:lastModifiedBy>
  <cp:revision>27</cp:revision>
  <cp:lastPrinted>2011-12-08T01:48:00Z</cp:lastPrinted>
  <dcterms:created xsi:type="dcterms:W3CDTF">2017-11-06T08:16:00Z</dcterms:created>
  <dcterms:modified xsi:type="dcterms:W3CDTF">2024-12-11T09:38:00Z</dcterms:modified>
  <dc:description/>
  <dc:identifier/>
  <dc:language/>
  <dc:subject/>
</cp:coreProperties>
</file>